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35B" w:rsidRPr="00E13B54" w:rsidRDefault="009C135B" w:rsidP="00573238">
      <w:pPr>
        <w:pStyle w:val="Title"/>
      </w:pPr>
      <w:bookmarkStart w:id="0" w:name="_GoBack"/>
      <w:bookmarkEnd w:id="0"/>
      <w:r w:rsidRPr="00E13B54">
        <w:t>Приложение</w:t>
      </w:r>
    </w:p>
    <w:p w:rsidR="009C135B" w:rsidRPr="000C363C" w:rsidRDefault="009C135B" w:rsidP="008D50C4">
      <w:pPr>
        <w:jc w:val="center"/>
        <w:rPr>
          <w:rFonts w:ascii="Times New Roman" w:hAnsi="Times New Roman" w:cs="Times New Roman"/>
          <w:sz w:val="24"/>
          <w:szCs w:val="24"/>
        </w:rPr>
      </w:pPr>
      <w:r w:rsidRPr="000C363C">
        <w:rPr>
          <w:rFonts w:ascii="Times New Roman" w:hAnsi="Times New Roman" w:cs="Times New Roman"/>
          <w:sz w:val="24"/>
          <w:szCs w:val="24"/>
        </w:rPr>
        <w:t>Реквизиты учреждений дошкольного образования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11"/>
        <w:gridCol w:w="2960"/>
        <w:gridCol w:w="2128"/>
        <w:gridCol w:w="1984"/>
        <w:gridCol w:w="2125"/>
        <w:gridCol w:w="1842"/>
        <w:gridCol w:w="1560"/>
        <w:gridCol w:w="992"/>
        <w:gridCol w:w="1351"/>
      </w:tblGrid>
      <w:tr w:rsidR="009C135B" w:rsidRPr="00B60D68">
        <w:trPr>
          <w:jc w:val="center"/>
        </w:trPr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D68">
              <w:rPr>
                <w:rFonts w:ascii="Times New Roman" w:hAnsi="Times New Roman" w:cs="Times New Roman"/>
                <w:sz w:val="20"/>
                <w:szCs w:val="20"/>
              </w:rPr>
              <w:t>Полное наименование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D68">
              <w:rPr>
                <w:rFonts w:ascii="Times New Roman" w:hAnsi="Times New Roman" w:cs="Times New Roman"/>
                <w:sz w:val="20"/>
                <w:szCs w:val="20"/>
              </w:rPr>
              <w:t>учреждения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D68">
              <w:rPr>
                <w:rFonts w:ascii="Times New Roman" w:hAnsi="Times New Roman" w:cs="Times New Roman"/>
                <w:sz w:val="20"/>
                <w:szCs w:val="20"/>
              </w:rPr>
              <w:t>Краткое наименование учреждения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D68">
              <w:rPr>
                <w:rFonts w:ascii="Times New Roman" w:hAnsi="Times New Roman" w:cs="Times New Roman"/>
                <w:sz w:val="20"/>
                <w:szCs w:val="20"/>
              </w:rPr>
              <w:t>ИНН/КПП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D68">
              <w:rPr>
                <w:rFonts w:ascii="Times New Roman" w:hAnsi="Times New Roman" w:cs="Times New Roman"/>
                <w:sz w:val="20"/>
                <w:szCs w:val="20"/>
              </w:rPr>
              <w:t>Номер лицевого счета</w:t>
            </w: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D68">
              <w:rPr>
                <w:rFonts w:ascii="Times New Roman" w:hAnsi="Times New Roman" w:cs="Times New Roman"/>
                <w:sz w:val="20"/>
                <w:szCs w:val="20"/>
              </w:rPr>
              <w:t>Номер расчетного счета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D68">
              <w:rPr>
                <w:rFonts w:ascii="Times New Roman" w:hAnsi="Times New Roman" w:cs="Times New Roman"/>
                <w:sz w:val="20"/>
                <w:szCs w:val="20"/>
              </w:rPr>
              <w:t>Наименование банка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D68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D68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9C135B" w:rsidRPr="00B60D68">
        <w:trPr>
          <w:jc w:val="center"/>
        </w:trPr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D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D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D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D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D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D6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D6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D6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C135B" w:rsidRPr="00B60D68">
        <w:tblPrEx>
          <w:jc w:val="left"/>
        </w:tblPrEx>
        <w:tc>
          <w:tcPr>
            <w:tcW w:w="5000" w:type="pct"/>
            <w:gridSpan w:val="9"/>
            <w:vAlign w:val="center"/>
          </w:tcPr>
          <w:p w:rsidR="009C135B" w:rsidRDefault="009C135B" w:rsidP="00B111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D68">
              <w:rPr>
                <w:rFonts w:ascii="Times New Roman" w:hAnsi="Times New Roman" w:cs="Times New Roman"/>
                <w:sz w:val="20"/>
                <w:szCs w:val="20"/>
              </w:rPr>
              <w:t>Бавлинский МР</w:t>
            </w: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 бюджетное дошкольное образовательное учреждение "Ново-Шалтинский детский сад"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"Ново-Шалтинский детский сад"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1611004674/161101001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ЛБВ11806012-НШалтДОУ,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ЛБГ11806011-НШалтДОУ,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 дошкольное образовательное учреждение "Кзыл -Ярский детский сад"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"Кзыл - Ярский детский сад"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1611004681/161101001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ЛБВ11806040-КзылЯрДС,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ЛБГ11806039-КзылЯрДС,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дошкольное образовательное учреждение "Васькино-Туйралинский детский сад"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"Васькино-Туйралинский детский сад"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1611004699/161101001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ЛБВ11806036-ВТуйрДОУ,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ЛБГ11806035-втуйрдоу,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дошкольное образовательное учреждение "Татарско -  Кандызский детский сад"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МДОУ "Татарско - Кандызский детский сад"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1611004709/161101001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ЛБВ11806018-ТКАНДДОУ,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ЛБГ11806017ТКАНДДОУ,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дошкольное образовательное учреждение "Исергаповский детский сад"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"Исергаповский детский сад"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1611004716/161101001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ЛБВ11806032-ИСЕРГДОУ,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ЛБГ11806031ИСЕРГДОУ,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дошкольное образовательное учреждение "Хансверский детский сад" 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"Хансверский детский сад"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1611004723/161101001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ЛБВ11806016-ХАНСВДОУ,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ЛБГ11806015-ХАНСВДОУ,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 бюджетное  дошкольное образовательное учреждение "Татарско -Тумбарлинский детский сад"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"Татарско - Тумбарлинский детский сад"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1611004730/161101001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ЛБВ11806020-ТТУМБДОУ,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ЛБГ11806019-ТТУМБДОУ,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дошкольное образовательное учреждение " Ново - Чутинский детский сад"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 Ново - Чутинский детский сад"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1611004748/161101001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ЛБВ11806042-НЧУТИДОУ,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ЛБГ11806041-НЧУТИДОУ,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 дошкольное образовательное учреждение "Новозареченский детский сад"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 "Новозареченский детский сад"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1611004755/161101001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ЛБВ11806014-НОВОЗДОУ,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ЛБГ11806013-НОВОЗДОУ,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дошкольное образовательное учреждение" Поповский детский сад"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МБДОУ"Поповский детский сад"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1611004762/161101001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ЛБВ11806022-ПОПОВДОУ,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ЛБГ11806021-ПОПОВДОУ,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 дошкольное образовательное учреждение "Потапово-Тумбарлинский детский сад"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"Потапово -Тумбарлинский детский сад"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1611004770/161101001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ЛБВ11806034-ПТУМБДОУ,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ЛБГ11806033-ПТУМБДОУ,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 дошкольное образовательное учреждение "Удмуртско-Ташлинский детский сад"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"Удмуртско-Ташлинский детский сад"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1611004787/161101001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ЛБВ11806028-УДТАШДОУ,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ЛБГ11806027-УДТАШДОУ,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 дошкольное образовательное учреждение "Алексеевский детский сад"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МДОУ "Алексеевский детский сад"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1611004794/161101001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ЛБВ11806026-АЛЕКСЕДС,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ЛБГ11806025-АЛЕКСЕДС,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дошкольное образовательное учреждение "Крым - Сарайский детский сад" 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"Крым - Сарайский детский сад"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1611004829/161101001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ЛБВ11806030-КРСАРДОУ,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ЛБГ11806029-КРСАРДОУ,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дошкольное общеобразовательное учреждение "Покровско - Урустамакский детский сад"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"Покровско - Урустамакский детский сад"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1611004836/161101001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ЛБВ11806038-ПУРУСДОУ,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ЛБГ11806037-ПУРУСДОУ,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дошкольное образовательное учреждение "Детский сад № 8  комбинированного вида" 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"Детский сад № 8   комбинированного вида"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1611004843/161101001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ЛБВ11806102-МДОУ8,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ЛБГ11806101-МДОУ8,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 дошкольное образовательное учреждение "Детский сад № 4 комбинированого вида" 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"Детский сад № 4 комбинированного вида"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1611004850/161101001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ЛБВ11806094-МДОУ4,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ЛБГ11806093-МДОУ4,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 дошкольное образовательное учреждение "Детский сад № 1  комбинированного вида"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"Детский сад №1 комбинированного вида"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1611004868/161101001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ЛБВ11806098-МДОУ1,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ЛБГ11806097-МДОУ1,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дошкольное образовательное учреждение "Детский сад № 2  комбинированного вида" 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"Детский сад № 2 комбинированного вида"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1611004875/161101001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ЛБВ11806092-МДОУ2,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ЛБГ11806091-МДОУ2,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дошкольное образовательное учреждение детский сад №7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детский сад №7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1611004882/161101001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ЛБВ11806100-МДОУ7,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ЛБГ11806099-МДОУ7,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 дошкольное образовательное учреждение "Детский сад № 9   комбинированного  вида" 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"Детский сад № 9   комбинированного вида"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1611004900/161101001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ЛБВ11806104-МДОУ9,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ЛБГ11806103-МДОУ9,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дошкольное образовательное учреждение "Детский сад № 12 комбинированного  вида" 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"Детский сад  № 12 комбинированного вида"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1611004917/161101001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ЛБВ11806108-МДОУ12,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ЛБГ11806107-МДОУ12,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 дошкольное образовательное учреждение "Детский сад №10  комбинированного  вида" 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"Детский сад №10 комбинированного  вида"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1611007604/161101001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ЛБВ11806106-МДОУ10,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ЛБГ11806105-МДОУ10,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дошкольное образовательное учреждение "Александровский детский сад"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"Александровский детский сад"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1611007883/161101001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ЛБВ11806024-АЛЕКСДОУ,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ЛБГ11806023-АЛЕКСДОУ,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35B" w:rsidRPr="00B60D68">
        <w:tblPrEx>
          <w:jc w:val="left"/>
        </w:tblPrEx>
        <w:tc>
          <w:tcPr>
            <w:tcW w:w="13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964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бюджетное дошкольное образовательное учреждение "Детский сад №5 комбинированного вида" Бавлинского муниципального района Республики Татарстан</w:t>
            </w:r>
          </w:p>
        </w:tc>
        <w:tc>
          <w:tcPr>
            <w:tcW w:w="69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МБДОУ "Детский сад №5 комбинированного вида"</w:t>
            </w:r>
          </w:p>
        </w:tc>
        <w:tc>
          <w:tcPr>
            <w:tcW w:w="646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1611009432/161101001</w:t>
            </w:r>
          </w:p>
        </w:tc>
        <w:tc>
          <w:tcPr>
            <w:tcW w:w="692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ЛБВ11806196-МДОУ5,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ЛБГ11806195-МДОУ5,</w:t>
            </w:r>
          </w:p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ind w:left="-591" w:firstLine="59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40701810192053000011</w:t>
            </w:r>
          </w:p>
        </w:tc>
        <w:tc>
          <w:tcPr>
            <w:tcW w:w="508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ГРКЦ НБ Республики Татарстан Банка России</w:t>
            </w:r>
          </w:p>
        </w:tc>
        <w:tc>
          <w:tcPr>
            <w:tcW w:w="323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D68">
              <w:rPr>
                <w:rFonts w:ascii="Times New Roman" w:hAnsi="Times New Roman" w:cs="Times New Roman"/>
                <w:sz w:val="16"/>
                <w:szCs w:val="16"/>
              </w:rPr>
              <w:t>049205001</w:t>
            </w:r>
          </w:p>
        </w:tc>
        <w:tc>
          <w:tcPr>
            <w:tcW w:w="440" w:type="pct"/>
            <w:vAlign w:val="center"/>
          </w:tcPr>
          <w:p w:rsidR="009C135B" w:rsidRPr="00B60D68" w:rsidRDefault="009C135B" w:rsidP="00B6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C135B" w:rsidRDefault="009C135B" w:rsidP="001A5881">
      <w:pPr>
        <w:jc w:val="center"/>
      </w:pPr>
    </w:p>
    <w:sectPr w:rsidR="009C135B" w:rsidSect="00E13B54">
      <w:pgSz w:w="16838" w:h="11906" w:orient="landscape"/>
      <w:pgMar w:top="993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2E78"/>
    <w:rsid w:val="00003663"/>
    <w:rsid w:val="00003D4D"/>
    <w:rsid w:val="00004186"/>
    <w:rsid w:val="0000529E"/>
    <w:rsid w:val="0001016E"/>
    <w:rsid w:val="00010665"/>
    <w:rsid w:val="000123C5"/>
    <w:rsid w:val="000123E8"/>
    <w:rsid w:val="00012534"/>
    <w:rsid w:val="00013639"/>
    <w:rsid w:val="00015888"/>
    <w:rsid w:val="00015D27"/>
    <w:rsid w:val="000160BB"/>
    <w:rsid w:val="0001682C"/>
    <w:rsid w:val="00016D1D"/>
    <w:rsid w:val="00016FE7"/>
    <w:rsid w:val="000173B4"/>
    <w:rsid w:val="00017905"/>
    <w:rsid w:val="000200BF"/>
    <w:rsid w:val="00020168"/>
    <w:rsid w:val="00020AF1"/>
    <w:rsid w:val="00022679"/>
    <w:rsid w:val="000234D4"/>
    <w:rsid w:val="00023768"/>
    <w:rsid w:val="000240D3"/>
    <w:rsid w:val="0002444C"/>
    <w:rsid w:val="00024A46"/>
    <w:rsid w:val="000256CD"/>
    <w:rsid w:val="00025D76"/>
    <w:rsid w:val="000267C7"/>
    <w:rsid w:val="00026DEF"/>
    <w:rsid w:val="00027347"/>
    <w:rsid w:val="00030768"/>
    <w:rsid w:val="000307B9"/>
    <w:rsid w:val="00030A7B"/>
    <w:rsid w:val="00030BD2"/>
    <w:rsid w:val="00030D3C"/>
    <w:rsid w:val="00031178"/>
    <w:rsid w:val="00031868"/>
    <w:rsid w:val="00031BF5"/>
    <w:rsid w:val="000337C6"/>
    <w:rsid w:val="000360F5"/>
    <w:rsid w:val="000369E7"/>
    <w:rsid w:val="00037BB3"/>
    <w:rsid w:val="00041761"/>
    <w:rsid w:val="00041EA8"/>
    <w:rsid w:val="000425EE"/>
    <w:rsid w:val="0004388B"/>
    <w:rsid w:val="00043DDA"/>
    <w:rsid w:val="00044BAB"/>
    <w:rsid w:val="00045DAA"/>
    <w:rsid w:val="00052C2B"/>
    <w:rsid w:val="00054799"/>
    <w:rsid w:val="00055112"/>
    <w:rsid w:val="000555D1"/>
    <w:rsid w:val="00055D9A"/>
    <w:rsid w:val="000565F8"/>
    <w:rsid w:val="00057C84"/>
    <w:rsid w:val="000607D8"/>
    <w:rsid w:val="00061464"/>
    <w:rsid w:val="00061B51"/>
    <w:rsid w:val="00063580"/>
    <w:rsid w:val="00064435"/>
    <w:rsid w:val="00064B8C"/>
    <w:rsid w:val="00065A9F"/>
    <w:rsid w:val="0006715D"/>
    <w:rsid w:val="0006754A"/>
    <w:rsid w:val="00067668"/>
    <w:rsid w:val="00067672"/>
    <w:rsid w:val="0007023F"/>
    <w:rsid w:val="0007095A"/>
    <w:rsid w:val="00070F52"/>
    <w:rsid w:val="000710B9"/>
    <w:rsid w:val="000718E0"/>
    <w:rsid w:val="00071E66"/>
    <w:rsid w:val="00072387"/>
    <w:rsid w:val="00072DA6"/>
    <w:rsid w:val="00075252"/>
    <w:rsid w:val="00076F5D"/>
    <w:rsid w:val="00077043"/>
    <w:rsid w:val="000772BE"/>
    <w:rsid w:val="00077B3B"/>
    <w:rsid w:val="00080A17"/>
    <w:rsid w:val="000810FB"/>
    <w:rsid w:val="00082ACA"/>
    <w:rsid w:val="0008363D"/>
    <w:rsid w:val="00083C1C"/>
    <w:rsid w:val="00083ED0"/>
    <w:rsid w:val="00083F1B"/>
    <w:rsid w:val="000847CA"/>
    <w:rsid w:val="00084B2B"/>
    <w:rsid w:val="00086FF1"/>
    <w:rsid w:val="00087980"/>
    <w:rsid w:val="00090652"/>
    <w:rsid w:val="00091C97"/>
    <w:rsid w:val="000948A3"/>
    <w:rsid w:val="00094FEC"/>
    <w:rsid w:val="00095097"/>
    <w:rsid w:val="00095C8E"/>
    <w:rsid w:val="00096CB1"/>
    <w:rsid w:val="00096D1B"/>
    <w:rsid w:val="000978F3"/>
    <w:rsid w:val="000A277A"/>
    <w:rsid w:val="000A2E25"/>
    <w:rsid w:val="000A3886"/>
    <w:rsid w:val="000A3ABD"/>
    <w:rsid w:val="000A3E0E"/>
    <w:rsid w:val="000A58D6"/>
    <w:rsid w:val="000A5D0A"/>
    <w:rsid w:val="000A5E4B"/>
    <w:rsid w:val="000A66F9"/>
    <w:rsid w:val="000B01E9"/>
    <w:rsid w:val="000B13CD"/>
    <w:rsid w:val="000B2328"/>
    <w:rsid w:val="000B2E47"/>
    <w:rsid w:val="000B386C"/>
    <w:rsid w:val="000B3AEC"/>
    <w:rsid w:val="000B465A"/>
    <w:rsid w:val="000B56F5"/>
    <w:rsid w:val="000B584C"/>
    <w:rsid w:val="000B5942"/>
    <w:rsid w:val="000C115D"/>
    <w:rsid w:val="000C2018"/>
    <w:rsid w:val="000C2A5D"/>
    <w:rsid w:val="000C2CCA"/>
    <w:rsid w:val="000C363C"/>
    <w:rsid w:val="000C3B32"/>
    <w:rsid w:val="000C4589"/>
    <w:rsid w:val="000C57B4"/>
    <w:rsid w:val="000C6EE3"/>
    <w:rsid w:val="000C730B"/>
    <w:rsid w:val="000C7835"/>
    <w:rsid w:val="000C7AD1"/>
    <w:rsid w:val="000D1E6A"/>
    <w:rsid w:val="000D291D"/>
    <w:rsid w:val="000D292B"/>
    <w:rsid w:val="000D4929"/>
    <w:rsid w:val="000D5AD3"/>
    <w:rsid w:val="000D6179"/>
    <w:rsid w:val="000D7DE2"/>
    <w:rsid w:val="000E1487"/>
    <w:rsid w:val="000E3222"/>
    <w:rsid w:val="000E3816"/>
    <w:rsid w:val="000E41B7"/>
    <w:rsid w:val="000F0260"/>
    <w:rsid w:val="000F0445"/>
    <w:rsid w:val="000F21C9"/>
    <w:rsid w:val="000F3287"/>
    <w:rsid w:val="000F492F"/>
    <w:rsid w:val="000F593E"/>
    <w:rsid w:val="000F759A"/>
    <w:rsid w:val="0010010A"/>
    <w:rsid w:val="00100E46"/>
    <w:rsid w:val="001010B4"/>
    <w:rsid w:val="0010283D"/>
    <w:rsid w:val="00103D7F"/>
    <w:rsid w:val="001041D0"/>
    <w:rsid w:val="001057E0"/>
    <w:rsid w:val="00105D89"/>
    <w:rsid w:val="00106819"/>
    <w:rsid w:val="00106A90"/>
    <w:rsid w:val="001075F2"/>
    <w:rsid w:val="00110FC7"/>
    <w:rsid w:val="001123BA"/>
    <w:rsid w:val="001134E7"/>
    <w:rsid w:val="0011387F"/>
    <w:rsid w:val="00113D4C"/>
    <w:rsid w:val="00114EC6"/>
    <w:rsid w:val="00116013"/>
    <w:rsid w:val="001165FB"/>
    <w:rsid w:val="001171FE"/>
    <w:rsid w:val="00117606"/>
    <w:rsid w:val="00122BC3"/>
    <w:rsid w:val="00123794"/>
    <w:rsid w:val="00124231"/>
    <w:rsid w:val="00125C05"/>
    <w:rsid w:val="0012647E"/>
    <w:rsid w:val="001272C3"/>
    <w:rsid w:val="00130A3E"/>
    <w:rsid w:val="00130C09"/>
    <w:rsid w:val="00131137"/>
    <w:rsid w:val="00131B61"/>
    <w:rsid w:val="0013252A"/>
    <w:rsid w:val="00132770"/>
    <w:rsid w:val="00132BDD"/>
    <w:rsid w:val="0013386B"/>
    <w:rsid w:val="00134D7C"/>
    <w:rsid w:val="00135268"/>
    <w:rsid w:val="0013579D"/>
    <w:rsid w:val="00135AA9"/>
    <w:rsid w:val="001362F6"/>
    <w:rsid w:val="00136933"/>
    <w:rsid w:val="00137EA5"/>
    <w:rsid w:val="00140AFD"/>
    <w:rsid w:val="0014271A"/>
    <w:rsid w:val="00142A89"/>
    <w:rsid w:val="001432CA"/>
    <w:rsid w:val="00143427"/>
    <w:rsid w:val="00143721"/>
    <w:rsid w:val="00143C5D"/>
    <w:rsid w:val="001446BF"/>
    <w:rsid w:val="0014528F"/>
    <w:rsid w:val="00146779"/>
    <w:rsid w:val="001500C4"/>
    <w:rsid w:val="00151F1B"/>
    <w:rsid w:val="00151F91"/>
    <w:rsid w:val="001521C7"/>
    <w:rsid w:val="0015247D"/>
    <w:rsid w:val="00153D09"/>
    <w:rsid w:val="001549CD"/>
    <w:rsid w:val="00154B3D"/>
    <w:rsid w:val="001556CE"/>
    <w:rsid w:val="001574FE"/>
    <w:rsid w:val="00160455"/>
    <w:rsid w:val="001608B0"/>
    <w:rsid w:val="00161245"/>
    <w:rsid w:val="0016124F"/>
    <w:rsid w:val="00162BEA"/>
    <w:rsid w:val="00162C54"/>
    <w:rsid w:val="001637EC"/>
    <w:rsid w:val="00163C4D"/>
    <w:rsid w:val="00164341"/>
    <w:rsid w:val="00164EFA"/>
    <w:rsid w:val="00166BCD"/>
    <w:rsid w:val="00167055"/>
    <w:rsid w:val="00167DB8"/>
    <w:rsid w:val="00170A6E"/>
    <w:rsid w:val="00170FE1"/>
    <w:rsid w:val="00171155"/>
    <w:rsid w:val="00171216"/>
    <w:rsid w:val="001713E4"/>
    <w:rsid w:val="001718FD"/>
    <w:rsid w:val="00173322"/>
    <w:rsid w:val="00175B9B"/>
    <w:rsid w:val="00175C8B"/>
    <w:rsid w:val="00177362"/>
    <w:rsid w:val="00177F7E"/>
    <w:rsid w:val="001801EA"/>
    <w:rsid w:val="00180363"/>
    <w:rsid w:val="00180D43"/>
    <w:rsid w:val="00181A98"/>
    <w:rsid w:val="00182A01"/>
    <w:rsid w:val="00183C51"/>
    <w:rsid w:val="00184FDA"/>
    <w:rsid w:val="00185219"/>
    <w:rsid w:val="001861FA"/>
    <w:rsid w:val="00186459"/>
    <w:rsid w:val="00191874"/>
    <w:rsid w:val="00192A65"/>
    <w:rsid w:val="001958D7"/>
    <w:rsid w:val="00195BF6"/>
    <w:rsid w:val="00195E46"/>
    <w:rsid w:val="00196401"/>
    <w:rsid w:val="00196BF5"/>
    <w:rsid w:val="001A3C63"/>
    <w:rsid w:val="001A48A1"/>
    <w:rsid w:val="001A569D"/>
    <w:rsid w:val="001A5813"/>
    <w:rsid w:val="001A5881"/>
    <w:rsid w:val="001A657A"/>
    <w:rsid w:val="001A6700"/>
    <w:rsid w:val="001A6D8D"/>
    <w:rsid w:val="001A7A79"/>
    <w:rsid w:val="001B094E"/>
    <w:rsid w:val="001B11A0"/>
    <w:rsid w:val="001B15EB"/>
    <w:rsid w:val="001B1A25"/>
    <w:rsid w:val="001B3BB2"/>
    <w:rsid w:val="001B4A6A"/>
    <w:rsid w:val="001B620F"/>
    <w:rsid w:val="001B6ECC"/>
    <w:rsid w:val="001B6FEE"/>
    <w:rsid w:val="001B7423"/>
    <w:rsid w:val="001C0E05"/>
    <w:rsid w:val="001C11F4"/>
    <w:rsid w:val="001C21DC"/>
    <w:rsid w:val="001C29DB"/>
    <w:rsid w:val="001C4816"/>
    <w:rsid w:val="001C507B"/>
    <w:rsid w:val="001C523F"/>
    <w:rsid w:val="001C7615"/>
    <w:rsid w:val="001D0E8C"/>
    <w:rsid w:val="001D30E5"/>
    <w:rsid w:val="001D311F"/>
    <w:rsid w:val="001D31C9"/>
    <w:rsid w:val="001D355E"/>
    <w:rsid w:val="001D4E29"/>
    <w:rsid w:val="001D5676"/>
    <w:rsid w:val="001D5846"/>
    <w:rsid w:val="001D58DE"/>
    <w:rsid w:val="001E130C"/>
    <w:rsid w:val="001E2377"/>
    <w:rsid w:val="001E244E"/>
    <w:rsid w:val="001E29DA"/>
    <w:rsid w:val="001E2BFD"/>
    <w:rsid w:val="001E319C"/>
    <w:rsid w:val="001E3732"/>
    <w:rsid w:val="001E3846"/>
    <w:rsid w:val="001E45E1"/>
    <w:rsid w:val="001E4B92"/>
    <w:rsid w:val="001F0844"/>
    <w:rsid w:val="001F280D"/>
    <w:rsid w:val="001F47EB"/>
    <w:rsid w:val="001F4D4B"/>
    <w:rsid w:val="001F5E7D"/>
    <w:rsid w:val="001F5F7F"/>
    <w:rsid w:val="001F65EB"/>
    <w:rsid w:val="001F6D3F"/>
    <w:rsid w:val="001F715F"/>
    <w:rsid w:val="001F7AE5"/>
    <w:rsid w:val="002018ED"/>
    <w:rsid w:val="0020271F"/>
    <w:rsid w:val="00203295"/>
    <w:rsid w:val="00203717"/>
    <w:rsid w:val="002040DA"/>
    <w:rsid w:val="0020456B"/>
    <w:rsid w:val="00204A13"/>
    <w:rsid w:val="00205536"/>
    <w:rsid w:val="00206514"/>
    <w:rsid w:val="002077B7"/>
    <w:rsid w:val="00210ECA"/>
    <w:rsid w:val="00212BB6"/>
    <w:rsid w:val="00213BD2"/>
    <w:rsid w:val="002147DC"/>
    <w:rsid w:val="00215CBF"/>
    <w:rsid w:val="00215DD3"/>
    <w:rsid w:val="002162BF"/>
    <w:rsid w:val="0021642A"/>
    <w:rsid w:val="0021709F"/>
    <w:rsid w:val="00217FA2"/>
    <w:rsid w:val="00220519"/>
    <w:rsid w:val="00221F5A"/>
    <w:rsid w:val="002223DC"/>
    <w:rsid w:val="00222720"/>
    <w:rsid w:val="0022403E"/>
    <w:rsid w:val="00224FFC"/>
    <w:rsid w:val="0022576C"/>
    <w:rsid w:val="002260DE"/>
    <w:rsid w:val="00227583"/>
    <w:rsid w:val="002276D6"/>
    <w:rsid w:val="0022781F"/>
    <w:rsid w:val="00232BD0"/>
    <w:rsid w:val="002336AA"/>
    <w:rsid w:val="00233C96"/>
    <w:rsid w:val="002351A1"/>
    <w:rsid w:val="00236284"/>
    <w:rsid w:val="00236935"/>
    <w:rsid w:val="0023708B"/>
    <w:rsid w:val="002371CB"/>
    <w:rsid w:val="00237AAA"/>
    <w:rsid w:val="00237FD1"/>
    <w:rsid w:val="00241B4C"/>
    <w:rsid w:val="00242DA0"/>
    <w:rsid w:val="00242DC9"/>
    <w:rsid w:val="0024306B"/>
    <w:rsid w:val="00244ABC"/>
    <w:rsid w:val="00244C21"/>
    <w:rsid w:val="00244E92"/>
    <w:rsid w:val="00245436"/>
    <w:rsid w:val="00245930"/>
    <w:rsid w:val="00246344"/>
    <w:rsid w:val="00246D3B"/>
    <w:rsid w:val="002472E0"/>
    <w:rsid w:val="00247C1C"/>
    <w:rsid w:val="00247D96"/>
    <w:rsid w:val="0025175D"/>
    <w:rsid w:val="00252D75"/>
    <w:rsid w:val="00253232"/>
    <w:rsid w:val="00254397"/>
    <w:rsid w:val="00254463"/>
    <w:rsid w:val="00254FBB"/>
    <w:rsid w:val="00255B68"/>
    <w:rsid w:val="00256B80"/>
    <w:rsid w:val="00261350"/>
    <w:rsid w:val="002620AB"/>
    <w:rsid w:val="00262A89"/>
    <w:rsid w:val="002634C9"/>
    <w:rsid w:val="002645DB"/>
    <w:rsid w:val="00265059"/>
    <w:rsid w:val="00266B6B"/>
    <w:rsid w:val="00267D8F"/>
    <w:rsid w:val="00270D84"/>
    <w:rsid w:val="002711C6"/>
    <w:rsid w:val="0027169A"/>
    <w:rsid w:val="0027187D"/>
    <w:rsid w:val="00272FA7"/>
    <w:rsid w:val="002779FD"/>
    <w:rsid w:val="00281638"/>
    <w:rsid w:val="0028392F"/>
    <w:rsid w:val="00285156"/>
    <w:rsid w:val="002854C5"/>
    <w:rsid w:val="00285CA9"/>
    <w:rsid w:val="00286835"/>
    <w:rsid w:val="00287323"/>
    <w:rsid w:val="00287ECD"/>
    <w:rsid w:val="002906E1"/>
    <w:rsid w:val="00294227"/>
    <w:rsid w:val="002959B7"/>
    <w:rsid w:val="00295D68"/>
    <w:rsid w:val="002969C1"/>
    <w:rsid w:val="00297BF3"/>
    <w:rsid w:val="002A09DA"/>
    <w:rsid w:val="002A0D66"/>
    <w:rsid w:val="002A3930"/>
    <w:rsid w:val="002A4DFA"/>
    <w:rsid w:val="002A7CD9"/>
    <w:rsid w:val="002B00D0"/>
    <w:rsid w:val="002B0594"/>
    <w:rsid w:val="002B0D0A"/>
    <w:rsid w:val="002B1BEA"/>
    <w:rsid w:val="002B2C65"/>
    <w:rsid w:val="002B322B"/>
    <w:rsid w:val="002B5127"/>
    <w:rsid w:val="002B5531"/>
    <w:rsid w:val="002C023E"/>
    <w:rsid w:val="002C0E77"/>
    <w:rsid w:val="002C0FF1"/>
    <w:rsid w:val="002C1427"/>
    <w:rsid w:val="002C18AC"/>
    <w:rsid w:val="002C24F6"/>
    <w:rsid w:val="002C3C9C"/>
    <w:rsid w:val="002C42BB"/>
    <w:rsid w:val="002C46A3"/>
    <w:rsid w:val="002C5083"/>
    <w:rsid w:val="002C63DC"/>
    <w:rsid w:val="002C6DB9"/>
    <w:rsid w:val="002C7217"/>
    <w:rsid w:val="002C7617"/>
    <w:rsid w:val="002C78AA"/>
    <w:rsid w:val="002D050E"/>
    <w:rsid w:val="002D087D"/>
    <w:rsid w:val="002D1A56"/>
    <w:rsid w:val="002D2EA7"/>
    <w:rsid w:val="002D537C"/>
    <w:rsid w:val="002D547E"/>
    <w:rsid w:val="002D5AAA"/>
    <w:rsid w:val="002D68EC"/>
    <w:rsid w:val="002E06A7"/>
    <w:rsid w:val="002E1BD2"/>
    <w:rsid w:val="002E2535"/>
    <w:rsid w:val="002E3C60"/>
    <w:rsid w:val="002E56E1"/>
    <w:rsid w:val="002E6062"/>
    <w:rsid w:val="002E7276"/>
    <w:rsid w:val="002F066F"/>
    <w:rsid w:val="002F4B28"/>
    <w:rsid w:val="002F50FF"/>
    <w:rsid w:val="002F533C"/>
    <w:rsid w:val="00300C54"/>
    <w:rsid w:val="003015A5"/>
    <w:rsid w:val="00304445"/>
    <w:rsid w:val="003045D1"/>
    <w:rsid w:val="00304ADF"/>
    <w:rsid w:val="00304AFA"/>
    <w:rsid w:val="00304EAD"/>
    <w:rsid w:val="003050B4"/>
    <w:rsid w:val="0030517B"/>
    <w:rsid w:val="00305E03"/>
    <w:rsid w:val="003063F5"/>
    <w:rsid w:val="00306A36"/>
    <w:rsid w:val="00306AFD"/>
    <w:rsid w:val="00307474"/>
    <w:rsid w:val="00310020"/>
    <w:rsid w:val="003107B6"/>
    <w:rsid w:val="00310C79"/>
    <w:rsid w:val="00311A39"/>
    <w:rsid w:val="003123AB"/>
    <w:rsid w:val="00312C56"/>
    <w:rsid w:val="00313DD9"/>
    <w:rsid w:val="00314DD6"/>
    <w:rsid w:val="00315204"/>
    <w:rsid w:val="00317194"/>
    <w:rsid w:val="003205DF"/>
    <w:rsid w:val="00321CC8"/>
    <w:rsid w:val="00322129"/>
    <w:rsid w:val="00324045"/>
    <w:rsid w:val="0032595E"/>
    <w:rsid w:val="003260C2"/>
    <w:rsid w:val="00327356"/>
    <w:rsid w:val="00331AD5"/>
    <w:rsid w:val="00332368"/>
    <w:rsid w:val="00332772"/>
    <w:rsid w:val="003336AB"/>
    <w:rsid w:val="0033376E"/>
    <w:rsid w:val="0033426A"/>
    <w:rsid w:val="00334DBE"/>
    <w:rsid w:val="00335E42"/>
    <w:rsid w:val="00335F5E"/>
    <w:rsid w:val="00336720"/>
    <w:rsid w:val="0033766A"/>
    <w:rsid w:val="003376EC"/>
    <w:rsid w:val="00337B8B"/>
    <w:rsid w:val="0034035A"/>
    <w:rsid w:val="003445B1"/>
    <w:rsid w:val="0034467B"/>
    <w:rsid w:val="00344C4D"/>
    <w:rsid w:val="00344F7A"/>
    <w:rsid w:val="003479C3"/>
    <w:rsid w:val="00351492"/>
    <w:rsid w:val="00351E09"/>
    <w:rsid w:val="00351F6A"/>
    <w:rsid w:val="003524C5"/>
    <w:rsid w:val="00352724"/>
    <w:rsid w:val="00353291"/>
    <w:rsid w:val="00353478"/>
    <w:rsid w:val="0035436A"/>
    <w:rsid w:val="00354A79"/>
    <w:rsid w:val="00355035"/>
    <w:rsid w:val="00355AAF"/>
    <w:rsid w:val="003577B4"/>
    <w:rsid w:val="00357814"/>
    <w:rsid w:val="00357F6D"/>
    <w:rsid w:val="0036002E"/>
    <w:rsid w:val="00361EDF"/>
    <w:rsid w:val="00363AB3"/>
    <w:rsid w:val="00364DCD"/>
    <w:rsid w:val="00364FA3"/>
    <w:rsid w:val="00365B94"/>
    <w:rsid w:val="00366AA0"/>
    <w:rsid w:val="00367751"/>
    <w:rsid w:val="00367A4A"/>
    <w:rsid w:val="00367B69"/>
    <w:rsid w:val="00370FC4"/>
    <w:rsid w:val="00371675"/>
    <w:rsid w:val="00372420"/>
    <w:rsid w:val="003732F5"/>
    <w:rsid w:val="00375187"/>
    <w:rsid w:val="003759AA"/>
    <w:rsid w:val="00375FA3"/>
    <w:rsid w:val="00375FAC"/>
    <w:rsid w:val="0037626E"/>
    <w:rsid w:val="00376279"/>
    <w:rsid w:val="00376664"/>
    <w:rsid w:val="00380C43"/>
    <w:rsid w:val="00380F38"/>
    <w:rsid w:val="003821AF"/>
    <w:rsid w:val="00382FF1"/>
    <w:rsid w:val="00383095"/>
    <w:rsid w:val="00384310"/>
    <w:rsid w:val="00384FEE"/>
    <w:rsid w:val="003853D4"/>
    <w:rsid w:val="00386976"/>
    <w:rsid w:val="003919CE"/>
    <w:rsid w:val="00392FA0"/>
    <w:rsid w:val="0039482F"/>
    <w:rsid w:val="00394A63"/>
    <w:rsid w:val="0039600C"/>
    <w:rsid w:val="003967CE"/>
    <w:rsid w:val="00396C4C"/>
    <w:rsid w:val="00396FD4"/>
    <w:rsid w:val="003978A6"/>
    <w:rsid w:val="003A1647"/>
    <w:rsid w:val="003A4DD6"/>
    <w:rsid w:val="003A51C0"/>
    <w:rsid w:val="003A78CC"/>
    <w:rsid w:val="003B0D4E"/>
    <w:rsid w:val="003B125E"/>
    <w:rsid w:val="003B3129"/>
    <w:rsid w:val="003B3F8D"/>
    <w:rsid w:val="003B440F"/>
    <w:rsid w:val="003B475B"/>
    <w:rsid w:val="003B4A77"/>
    <w:rsid w:val="003B52A8"/>
    <w:rsid w:val="003B651B"/>
    <w:rsid w:val="003B6750"/>
    <w:rsid w:val="003C0442"/>
    <w:rsid w:val="003C0733"/>
    <w:rsid w:val="003C0EAE"/>
    <w:rsid w:val="003C393C"/>
    <w:rsid w:val="003C39A3"/>
    <w:rsid w:val="003C3BC2"/>
    <w:rsid w:val="003C3BE0"/>
    <w:rsid w:val="003C412A"/>
    <w:rsid w:val="003C43FC"/>
    <w:rsid w:val="003C4C4B"/>
    <w:rsid w:val="003C4D3D"/>
    <w:rsid w:val="003C7799"/>
    <w:rsid w:val="003D032E"/>
    <w:rsid w:val="003D203F"/>
    <w:rsid w:val="003D284E"/>
    <w:rsid w:val="003D3353"/>
    <w:rsid w:val="003D3941"/>
    <w:rsid w:val="003D4CAD"/>
    <w:rsid w:val="003D5392"/>
    <w:rsid w:val="003D54A9"/>
    <w:rsid w:val="003D5A1C"/>
    <w:rsid w:val="003D6D01"/>
    <w:rsid w:val="003D784F"/>
    <w:rsid w:val="003E0A1B"/>
    <w:rsid w:val="003E24B3"/>
    <w:rsid w:val="003E306D"/>
    <w:rsid w:val="003E3627"/>
    <w:rsid w:val="003E3927"/>
    <w:rsid w:val="003E4375"/>
    <w:rsid w:val="003E5817"/>
    <w:rsid w:val="003E5E59"/>
    <w:rsid w:val="003F0C6E"/>
    <w:rsid w:val="003F0F8B"/>
    <w:rsid w:val="003F261A"/>
    <w:rsid w:val="003F299E"/>
    <w:rsid w:val="003F3593"/>
    <w:rsid w:val="003F4228"/>
    <w:rsid w:val="003F4409"/>
    <w:rsid w:val="003F6373"/>
    <w:rsid w:val="003F7517"/>
    <w:rsid w:val="003F7B44"/>
    <w:rsid w:val="004019D1"/>
    <w:rsid w:val="00402166"/>
    <w:rsid w:val="00402612"/>
    <w:rsid w:val="00402AF4"/>
    <w:rsid w:val="00402C3C"/>
    <w:rsid w:val="00402F66"/>
    <w:rsid w:val="00403BE4"/>
    <w:rsid w:val="00403CFD"/>
    <w:rsid w:val="004058A3"/>
    <w:rsid w:val="00405F20"/>
    <w:rsid w:val="0040729B"/>
    <w:rsid w:val="00410665"/>
    <w:rsid w:val="00410EA0"/>
    <w:rsid w:val="004120A2"/>
    <w:rsid w:val="00416D0D"/>
    <w:rsid w:val="00416FC2"/>
    <w:rsid w:val="00422023"/>
    <w:rsid w:val="00422842"/>
    <w:rsid w:val="00423159"/>
    <w:rsid w:val="00424064"/>
    <w:rsid w:val="00427320"/>
    <w:rsid w:val="00427542"/>
    <w:rsid w:val="0043115C"/>
    <w:rsid w:val="00431EE0"/>
    <w:rsid w:val="00432A26"/>
    <w:rsid w:val="004354CA"/>
    <w:rsid w:val="00435CB3"/>
    <w:rsid w:val="0043627A"/>
    <w:rsid w:val="004368BF"/>
    <w:rsid w:val="00436D5E"/>
    <w:rsid w:val="00437988"/>
    <w:rsid w:val="00441FC4"/>
    <w:rsid w:val="00442DC8"/>
    <w:rsid w:val="00444905"/>
    <w:rsid w:val="00444DD4"/>
    <w:rsid w:val="00444EE2"/>
    <w:rsid w:val="00445539"/>
    <w:rsid w:val="00445940"/>
    <w:rsid w:val="00446923"/>
    <w:rsid w:val="00447A6C"/>
    <w:rsid w:val="0045169E"/>
    <w:rsid w:val="0045192F"/>
    <w:rsid w:val="00451EB0"/>
    <w:rsid w:val="00453D6B"/>
    <w:rsid w:val="00454ECA"/>
    <w:rsid w:val="00455384"/>
    <w:rsid w:val="00457C01"/>
    <w:rsid w:val="00457E0F"/>
    <w:rsid w:val="004612E2"/>
    <w:rsid w:val="004613A6"/>
    <w:rsid w:val="00461828"/>
    <w:rsid w:val="004663C3"/>
    <w:rsid w:val="0046669F"/>
    <w:rsid w:val="004679A7"/>
    <w:rsid w:val="00470380"/>
    <w:rsid w:val="00471AA7"/>
    <w:rsid w:val="00471F0F"/>
    <w:rsid w:val="00472C7E"/>
    <w:rsid w:val="0047360D"/>
    <w:rsid w:val="0047395F"/>
    <w:rsid w:val="00473D98"/>
    <w:rsid w:val="00474C3E"/>
    <w:rsid w:val="00474ECB"/>
    <w:rsid w:val="00477433"/>
    <w:rsid w:val="00477994"/>
    <w:rsid w:val="00481DB3"/>
    <w:rsid w:val="0048215B"/>
    <w:rsid w:val="004834BD"/>
    <w:rsid w:val="00483773"/>
    <w:rsid w:val="00483F7F"/>
    <w:rsid w:val="00484050"/>
    <w:rsid w:val="004840F7"/>
    <w:rsid w:val="0048663D"/>
    <w:rsid w:val="00486880"/>
    <w:rsid w:val="00486FB7"/>
    <w:rsid w:val="004871FC"/>
    <w:rsid w:val="004904A0"/>
    <w:rsid w:val="00490667"/>
    <w:rsid w:val="004908B0"/>
    <w:rsid w:val="00490ABB"/>
    <w:rsid w:val="00492C6D"/>
    <w:rsid w:val="0049329F"/>
    <w:rsid w:val="004933A2"/>
    <w:rsid w:val="00493710"/>
    <w:rsid w:val="00494180"/>
    <w:rsid w:val="00494E63"/>
    <w:rsid w:val="0049603F"/>
    <w:rsid w:val="00496150"/>
    <w:rsid w:val="00496EB9"/>
    <w:rsid w:val="004A0144"/>
    <w:rsid w:val="004A1925"/>
    <w:rsid w:val="004A199E"/>
    <w:rsid w:val="004A2B4D"/>
    <w:rsid w:val="004A32F4"/>
    <w:rsid w:val="004A3724"/>
    <w:rsid w:val="004A4F7C"/>
    <w:rsid w:val="004A53B0"/>
    <w:rsid w:val="004A783D"/>
    <w:rsid w:val="004B17AD"/>
    <w:rsid w:val="004B1CC6"/>
    <w:rsid w:val="004B63AE"/>
    <w:rsid w:val="004B71F5"/>
    <w:rsid w:val="004B7431"/>
    <w:rsid w:val="004C02C8"/>
    <w:rsid w:val="004C0698"/>
    <w:rsid w:val="004C20EE"/>
    <w:rsid w:val="004C402E"/>
    <w:rsid w:val="004C503C"/>
    <w:rsid w:val="004C5067"/>
    <w:rsid w:val="004C6868"/>
    <w:rsid w:val="004D01BF"/>
    <w:rsid w:val="004D0F65"/>
    <w:rsid w:val="004D344E"/>
    <w:rsid w:val="004D3886"/>
    <w:rsid w:val="004D6929"/>
    <w:rsid w:val="004D705E"/>
    <w:rsid w:val="004E023F"/>
    <w:rsid w:val="004E2771"/>
    <w:rsid w:val="004E28C3"/>
    <w:rsid w:val="004E2EBD"/>
    <w:rsid w:val="004E4AB8"/>
    <w:rsid w:val="004E503B"/>
    <w:rsid w:val="004E50FA"/>
    <w:rsid w:val="004E578E"/>
    <w:rsid w:val="004E59C1"/>
    <w:rsid w:val="004E5BE2"/>
    <w:rsid w:val="004E7903"/>
    <w:rsid w:val="004F23C5"/>
    <w:rsid w:val="004F3102"/>
    <w:rsid w:val="004F4E44"/>
    <w:rsid w:val="004F711E"/>
    <w:rsid w:val="004F72A9"/>
    <w:rsid w:val="00502549"/>
    <w:rsid w:val="00502A0B"/>
    <w:rsid w:val="00503D31"/>
    <w:rsid w:val="00504455"/>
    <w:rsid w:val="005045CF"/>
    <w:rsid w:val="005066AF"/>
    <w:rsid w:val="00506784"/>
    <w:rsid w:val="005067F8"/>
    <w:rsid w:val="00510758"/>
    <w:rsid w:val="00510A7F"/>
    <w:rsid w:val="005122F6"/>
    <w:rsid w:val="00512318"/>
    <w:rsid w:val="005134AF"/>
    <w:rsid w:val="005144DA"/>
    <w:rsid w:val="005146BE"/>
    <w:rsid w:val="00514DF3"/>
    <w:rsid w:val="005150B9"/>
    <w:rsid w:val="00515B0B"/>
    <w:rsid w:val="00520A4B"/>
    <w:rsid w:val="005241DD"/>
    <w:rsid w:val="0052438F"/>
    <w:rsid w:val="00524BE2"/>
    <w:rsid w:val="005252B5"/>
    <w:rsid w:val="0052681D"/>
    <w:rsid w:val="005275A0"/>
    <w:rsid w:val="00531867"/>
    <w:rsid w:val="00531FFD"/>
    <w:rsid w:val="00532C93"/>
    <w:rsid w:val="00533470"/>
    <w:rsid w:val="00533E2D"/>
    <w:rsid w:val="005347C7"/>
    <w:rsid w:val="00534E4C"/>
    <w:rsid w:val="0053521F"/>
    <w:rsid w:val="005372C7"/>
    <w:rsid w:val="005372FD"/>
    <w:rsid w:val="00541216"/>
    <w:rsid w:val="00544706"/>
    <w:rsid w:val="00544C15"/>
    <w:rsid w:val="00546CC3"/>
    <w:rsid w:val="00546DF7"/>
    <w:rsid w:val="00550DA0"/>
    <w:rsid w:val="00551399"/>
    <w:rsid w:val="005515CA"/>
    <w:rsid w:val="0055168E"/>
    <w:rsid w:val="00551E78"/>
    <w:rsid w:val="00551EA1"/>
    <w:rsid w:val="00552604"/>
    <w:rsid w:val="00553456"/>
    <w:rsid w:val="00553AB5"/>
    <w:rsid w:val="0055545A"/>
    <w:rsid w:val="00555E96"/>
    <w:rsid w:val="00557BBE"/>
    <w:rsid w:val="00560E0E"/>
    <w:rsid w:val="00561045"/>
    <w:rsid w:val="0056180E"/>
    <w:rsid w:val="0056230C"/>
    <w:rsid w:val="00562DE1"/>
    <w:rsid w:val="00563DBA"/>
    <w:rsid w:val="00567412"/>
    <w:rsid w:val="00572421"/>
    <w:rsid w:val="00573238"/>
    <w:rsid w:val="005736AB"/>
    <w:rsid w:val="00573893"/>
    <w:rsid w:val="005742AB"/>
    <w:rsid w:val="0057438E"/>
    <w:rsid w:val="005761EB"/>
    <w:rsid w:val="0057639B"/>
    <w:rsid w:val="005768C2"/>
    <w:rsid w:val="00576BBA"/>
    <w:rsid w:val="00576BDC"/>
    <w:rsid w:val="00577214"/>
    <w:rsid w:val="005779C7"/>
    <w:rsid w:val="00577CE5"/>
    <w:rsid w:val="0058061E"/>
    <w:rsid w:val="00580AB1"/>
    <w:rsid w:val="00581E7E"/>
    <w:rsid w:val="00582E75"/>
    <w:rsid w:val="005837E5"/>
    <w:rsid w:val="005839C2"/>
    <w:rsid w:val="00583EF9"/>
    <w:rsid w:val="00584239"/>
    <w:rsid w:val="00584A7B"/>
    <w:rsid w:val="005868B8"/>
    <w:rsid w:val="00586D0C"/>
    <w:rsid w:val="00586E6A"/>
    <w:rsid w:val="00590CFF"/>
    <w:rsid w:val="005936DB"/>
    <w:rsid w:val="00593D2C"/>
    <w:rsid w:val="0059462F"/>
    <w:rsid w:val="005946E1"/>
    <w:rsid w:val="00595B7A"/>
    <w:rsid w:val="00596CBF"/>
    <w:rsid w:val="0059734F"/>
    <w:rsid w:val="005A0C47"/>
    <w:rsid w:val="005A1617"/>
    <w:rsid w:val="005A431F"/>
    <w:rsid w:val="005A58B7"/>
    <w:rsid w:val="005A65FB"/>
    <w:rsid w:val="005A6C40"/>
    <w:rsid w:val="005A750F"/>
    <w:rsid w:val="005A7819"/>
    <w:rsid w:val="005B0454"/>
    <w:rsid w:val="005B28EE"/>
    <w:rsid w:val="005B2FDB"/>
    <w:rsid w:val="005B4AF6"/>
    <w:rsid w:val="005B6447"/>
    <w:rsid w:val="005B72D0"/>
    <w:rsid w:val="005C0C71"/>
    <w:rsid w:val="005C16C7"/>
    <w:rsid w:val="005C21BE"/>
    <w:rsid w:val="005C2CC3"/>
    <w:rsid w:val="005C31E1"/>
    <w:rsid w:val="005C40AE"/>
    <w:rsid w:val="005C44B3"/>
    <w:rsid w:val="005C4E7C"/>
    <w:rsid w:val="005C4F22"/>
    <w:rsid w:val="005C4FC4"/>
    <w:rsid w:val="005C55A9"/>
    <w:rsid w:val="005C631E"/>
    <w:rsid w:val="005D072A"/>
    <w:rsid w:val="005D10F6"/>
    <w:rsid w:val="005D231A"/>
    <w:rsid w:val="005D34A7"/>
    <w:rsid w:val="005D5752"/>
    <w:rsid w:val="005D6605"/>
    <w:rsid w:val="005D6F1B"/>
    <w:rsid w:val="005D7709"/>
    <w:rsid w:val="005D77D6"/>
    <w:rsid w:val="005E1B2E"/>
    <w:rsid w:val="005E21AF"/>
    <w:rsid w:val="005E2C95"/>
    <w:rsid w:val="005E3AA7"/>
    <w:rsid w:val="005E3DEB"/>
    <w:rsid w:val="005E516D"/>
    <w:rsid w:val="005E5ECD"/>
    <w:rsid w:val="005E6D0F"/>
    <w:rsid w:val="005E743B"/>
    <w:rsid w:val="005E7DD9"/>
    <w:rsid w:val="005F0B51"/>
    <w:rsid w:val="005F1AD9"/>
    <w:rsid w:val="005F2C73"/>
    <w:rsid w:val="005F31BB"/>
    <w:rsid w:val="005F4719"/>
    <w:rsid w:val="005F48A0"/>
    <w:rsid w:val="005F6019"/>
    <w:rsid w:val="0060264B"/>
    <w:rsid w:val="00603317"/>
    <w:rsid w:val="0060408D"/>
    <w:rsid w:val="006061E1"/>
    <w:rsid w:val="0060749B"/>
    <w:rsid w:val="00610215"/>
    <w:rsid w:val="006105F0"/>
    <w:rsid w:val="00610A8E"/>
    <w:rsid w:val="00611263"/>
    <w:rsid w:val="00611A88"/>
    <w:rsid w:val="006122C7"/>
    <w:rsid w:val="00612E25"/>
    <w:rsid w:val="006131AB"/>
    <w:rsid w:val="006138C9"/>
    <w:rsid w:val="006176D0"/>
    <w:rsid w:val="00621428"/>
    <w:rsid w:val="006217EB"/>
    <w:rsid w:val="006220CD"/>
    <w:rsid w:val="006248B1"/>
    <w:rsid w:val="00624FE6"/>
    <w:rsid w:val="0062606C"/>
    <w:rsid w:val="0062770A"/>
    <w:rsid w:val="00627E09"/>
    <w:rsid w:val="00630A62"/>
    <w:rsid w:val="00631971"/>
    <w:rsid w:val="0063234F"/>
    <w:rsid w:val="006335B4"/>
    <w:rsid w:val="00633B06"/>
    <w:rsid w:val="00635686"/>
    <w:rsid w:val="00635C0B"/>
    <w:rsid w:val="00635F47"/>
    <w:rsid w:val="00636E16"/>
    <w:rsid w:val="0063718D"/>
    <w:rsid w:val="00637AD5"/>
    <w:rsid w:val="00640754"/>
    <w:rsid w:val="0064102C"/>
    <w:rsid w:val="00642816"/>
    <w:rsid w:val="00645477"/>
    <w:rsid w:val="00645487"/>
    <w:rsid w:val="00646621"/>
    <w:rsid w:val="00647118"/>
    <w:rsid w:val="00647A91"/>
    <w:rsid w:val="00647AF4"/>
    <w:rsid w:val="00651744"/>
    <w:rsid w:val="00651C11"/>
    <w:rsid w:val="00652015"/>
    <w:rsid w:val="00654067"/>
    <w:rsid w:val="00655836"/>
    <w:rsid w:val="0065644C"/>
    <w:rsid w:val="006570D9"/>
    <w:rsid w:val="0066015F"/>
    <w:rsid w:val="00660194"/>
    <w:rsid w:val="00661B9A"/>
    <w:rsid w:val="00662CA9"/>
    <w:rsid w:val="0066329C"/>
    <w:rsid w:val="00663572"/>
    <w:rsid w:val="00663837"/>
    <w:rsid w:val="00663CBE"/>
    <w:rsid w:val="00666621"/>
    <w:rsid w:val="00667B71"/>
    <w:rsid w:val="00670B16"/>
    <w:rsid w:val="00670EC7"/>
    <w:rsid w:val="00671492"/>
    <w:rsid w:val="006714B3"/>
    <w:rsid w:val="006714EB"/>
    <w:rsid w:val="006716A7"/>
    <w:rsid w:val="006728C0"/>
    <w:rsid w:val="00672E4A"/>
    <w:rsid w:val="00673889"/>
    <w:rsid w:val="00673FC4"/>
    <w:rsid w:val="0067476B"/>
    <w:rsid w:val="00674EAF"/>
    <w:rsid w:val="00674F4C"/>
    <w:rsid w:val="0067517C"/>
    <w:rsid w:val="0067537B"/>
    <w:rsid w:val="0067555D"/>
    <w:rsid w:val="00675A1E"/>
    <w:rsid w:val="00675BE1"/>
    <w:rsid w:val="0067697C"/>
    <w:rsid w:val="00677579"/>
    <w:rsid w:val="00677BEF"/>
    <w:rsid w:val="00677C58"/>
    <w:rsid w:val="0068026D"/>
    <w:rsid w:val="00680704"/>
    <w:rsid w:val="00683B7E"/>
    <w:rsid w:val="00684244"/>
    <w:rsid w:val="00685A63"/>
    <w:rsid w:val="0068616C"/>
    <w:rsid w:val="00686B63"/>
    <w:rsid w:val="00686D58"/>
    <w:rsid w:val="0068739A"/>
    <w:rsid w:val="00687EE2"/>
    <w:rsid w:val="00690375"/>
    <w:rsid w:val="00691591"/>
    <w:rsid w:val="00691792"/>
    <w:rsid w:val="0069247E"/>
    <w:rsid w:val="00692A4D"/>
    <w:rsid w:val="00692C73"/>
    <w:rsid w:val="00694602"/>
    <w:rsid w:val="00694CA4"/>
    <w:rsid w:val="006951F3"/>
    <w:rsid w:val="006953C0"/>
    <w:rsid w:val="0069545A"/>
    <w:rsid w:val="006959D0"/>
    <w:rsid w:val="00695FEE"/>
    <w:rsid w:val="006966FD"/>
    <w:rsid w:val="00697B37"/>
    <w:rsid w:val="006A0506"/>
    <w:rsid w:val="006A15E6"/>
    <w:rsid w:val="006A1F81"/>
    <w:rsid w:val="006A32DA"/>
    <w:rsid w:val="006A35C3"/>
    <w:rsid w:val="006A4FFE"/>
    <w:rsid w:val="006A5685"/>
    <w:rsid w:val="006A58F8"/>
    <w:rsid w:val="006A60FB"/>
    <w:rsid w:val="006A6322"/>
    <w:rsid w:val="006A68BE"/>
    <w:rsid w:val="006A70A5"/>
    <w:rsid w:val="006A749E"/>
    <w:rsid w:val="006B0C56"/>
    <w:rsid w:val="006B0FDC"/>
    <w:rsid w:val="006B1BBA"/>
    <w:rsid w:val="006B2613"/>
    <w:rsid w:val="006B2A41"/>
    <w:rsid w:val="006B576E"/>
    <w:rsid w:val="006B5951"/>
    <w:rsid w:val="006B5AE4"/>
    <w:rsid w:val="006B6094"/>
    <w:rsid w:val="006B6DE8"/>
    <w:rsid w:val="006B731D"/>
    <w:rsid w:val="006C18F8"/>
    <w:rsid w:val="006C200F"/>
    <w:rsid w:val="006C5506"/>
    <w:rsid w:val="006C5FCC"/>
    <w:rsid w:val="006C7342"/>
    <w:rsid w:val="006C78AC"/>
    <w:rsid w:val="006D162C"/>
    <w:rsid w:val="006D195D"/>
    <w:rsid w:val="006D315A"/>
    <w:rsid w:val="006D348F"/>
    <w:rsid w:val="006D36E7"/>
    <w:rsid w:val="006D3E02"/>
    <w:rsid w:val="006D4743"/>
    <w:rsid w:val="006D5562"/>
    <w:rsid w:val="006D5761"/>
    <w:rsid w:val="006D6667"/>
    <w:rsid w:val="006D6B59"/>
    <w:rsid w:val="006E03C3"/>
    <w:rsid w:val="006E06F6"/>
    <w:rsid w:val="006E11D2"/>
    <w:rsid w:val="006E203F"/>
    <w:rsid w:val="006E2A99"/>
    <w:rsid w:val="006E3E6C"/>
    <w:rsid w:val="006E4F86"/>
    <w:rsid w:val="006E56E4"/>
    <w:rsid w:val="006E713F"/>
    <w:rsid w:val="006E7790"/>
    <w:rsid w:val="006E79BF"/>
    <w:rsid w:val="006E7F39"/>
    <w:rsid w:val="006E7F54"/>
    <w:rsid w:val="006F08CC"/>
    <w:rsid w:val="006F244C"/>
    <w:rsid w:val="006F4CD1"/>
    <w:rsid w:val="006F5926"/>
    <w:rsid w:val="006F5F36"/>
    <w:rsid w:val="006F6092"/>
    <w:rsid w:val="006F6AC0"/>
    <w:rsid w:val="006F76E9"/>
    <w:rsid w:val="006F79CE"/>
    <w:rsid w:val="006F7EB8"/>
    <w:rsid w:val="00701033"/>
    <w:rsid w:val="0070295A"/>
    <w:rsid w:val="00702D72"/>
    <w:rsid w:val="00702FE5"/>
    <w:rsid w:val="007036E7"/>
    <w:rsid w:val="0070418C"/>
    <w:rsid w:val="0070517C"/>
    <w:rsid w:val="00705C38"/>
    <w:rsid w:val="007060C9"/>
    <w:rsid w:val="007103A8"/>
    <w:rsid w:val="00712DBE"/>
    <w:rsid w:val="00712F4B"/>
    <w:rsid w:val="00715FE6"/>
    <w:rsid w:val="00716C75"/>
    <w:rsid w:val="00717739"/>
    <w:rsid w:val="007221A0"/>
    <w:rsid w:val="00722D4A"/>
    <w:rsid w:val="00722FB0"/>
    <w:rsid w:val="0072450B"/>
    <w:rsid w:val="0072516A"/>
    <w:rsid w:val="0072539F"/>
    <w:rsid w:val="007274A6"/>
    <w:rsid w:val="00727E67"/>
    <w:rsid w:val="00730797"/>
    <w:rsid w:val="00731DF8"/>
    <w:rsid w:val="007323EE"/>
    <w:rsid w:val="007327D6"/>
    <w:rsid w:val="0073359B"/>
    <w:rsid w:val="007338A7"/>
    <w:rsid w:val="00733913"/>
    <w:rsid w:val="00733A03"/>
    <w:rsid w:val="00733A63"/>
    <w:rsid w:val="00734D6E"/>
    <w:rsid w:val="00734E59"/>
    <w:rsid w:val="00734FA6"/>
    <w:rsid w:val="00734FC4"/>
    <w:rsid w:val="00737210"/>
    <w:rsid w:val="00737844"/>
    <w:rsid w:val="00740374"/>
    <w:rsid w:val="00740847"/>
    <w:rsid w:val="00740C12"/>
    <w:rsid w:val="0074151B"/>
    <w:rsid w:val="007433E3"/>
    <w:rsid w:val="00744D73"/>
    <w:rsid w:val="007474BE"/>
    <w:rsid w:val="00750B19"/>
    <w:rsid w:val="00750DE0"/>
    <w:rsid w:val="007536EB"/>
    <w:rsid w:val="00754DD5"/>
    <w:rsid w:val="007560C6"/>
    <w:rsid w:val="0075656D"/>
    <w:rsid w:val="00756591"/>
    <w:rsid w:val="007606D9"/>
    <w:rsid w:val="00762379"/>
    <w:rsid w:val="00762DBB"/>
    <w:rsid w:val="007637C3"/>
    <w:rsid w:val="007648AE"/>
    <w:rsid w:val="00765593"/>
    <w:rsid w:val="0076599E"/>
    <w:rsid w:val="0076690D"/>
    <w:rsid w:val="00766C92"/>
    <w:rsid w:val="00766DA2"/>
    <w:rsid w:val="00767528"/>
    <w:rsid w:val="00770076"/>
    <w:rsid w:val="007706A0"/>
    <w:rsid w:val="00770C41"/>
    <w:rsid w:val="00771319"/>
    <w:rsid w:val="0077398B"/>
    <w:rsid w:val="00774A22"/>
    <w:rsid w:val="007774CC"/>
    <w:rsid w:val="0077771C"/>
    <w:rsid w:val="00781C55"/>
    <w:rsid w:val="00781D7C"/>
    <w:rsid w:val="0078293A"/>
    <w:rsid w:val="00782E9B"/>
    <w:rsid w:val="007836DA"/>
    <w:rsid w:val="00783CBF"/>
    <w:rsid w:val="00783DF2"/>
    <w:rsid w:val="00783DF4"/>
    <w:rsid w:val="00785CEA"/>
    <w:rsid w:val="00787212"/>
    <w:rsid w:val="0079090D"/>
    <w:rsid w:val="00790AE5"/>
    <w:rsid w:val="00790DAB"/>
    <w:rsid w:val="00791718"/>
    <w:rsid w:val="00792A8F"/>
    <w:rsid w:val="00792ED5"/>
    <w:rsid w:val="00793FF1"/>
    <w:rsid w:val="0079451C"/>
    <w:rsid w:val="007955EC"/>
    <w:rsid w:val="00796B11"/>
    <w:rsid w:val="007A0A57"/>
    <w:rsid w:val="007A417C"/>
    <w:rsid w:val="007A4695"/>
    <w:rsid w:val="007A4926"/>
    <w:rsid w:val="007A4E44"/>
    <w:rsid w:val="007A5966"/>
    <w:rsid w:val="007A5B2C"/>
    <w:rsid w:val="007A6570"/>
    <w:rsid w:val="007A6F47"/>
    <w:rsid w:val="007A749B"/>
    <w:rsid w:val="007A799C"/>
    <w:rsid w:val="007A7F4C"/>
    <w:rsid w:val="007B1833"/>
    <w:rsid w:val="007B2E2F"/>
    <w:rsid w:val="007B5F12"/>
    <w:rsid w:val="007B6D3E"/>
    <w:rsid w:val="007B72D1"/>
    <w:rsid w:val="007C130A"/>
    <w:rsid w:val="007C2440"/>
    <w:rsid w:val="007C2561"/>
    <w:rsid w:val="007C3942"/>
    <w:rsid w:val="007C3C60"/>
    <w:rsid w:val="007C458E"/>
    <w:rsid w:val="007C4D4A"/>
    <w:rsid w:val="007C52F4"/>
    <w:rsid w:val="007C6AEF"/>
    <w:rsid w:val="007C70E8"/>
    <w:rsid w:val="007C774F"/>
    <w:rsid w:val="007C7EA1"/>
    <w:rsid w:val="007D0C42"/>
    <w:rsid w:val="007D3BE4"/>
    <w:rsid w:val="007D4557"/>
    <w:rsid w:val="007D4777"/>
    <w:rsid w:val="007D51E5"/>
    <w:rsid w:val="007D6581"/>
    <w:rsid w:val="007D6B82"/>
    <w:rsid w:val="007D7A08"/>
    <w:rsid w:val="007E1262"/>
    <w:rsid w:val="007E20D8"/>
    <w:rsid w:val="007E2233"/>
    <w:rsid w:val="007E2C5E"/>
    <w:rsid w:val="007E2FD4"/>
    <w:rsid w:val="007E3626"/>
    <w:rsid w:val="007E38AF"/>
    <w:rsid w:val="007E3DF4"/>
    <w:rsid w:val="007E4AAF"/>
    <w:rsid w:val="007E5F61"/>
    <w:rsid w:val="007E6A81"/>
    <w:rsid w:val="007E6E14"/>
    <w:rsid w:val="007E7CE4"/>
    <w:rsid w:val="007F10BE"/>
    <w:rsid w:val="007F1FBA"/>
    <w:rsid w:val="007F2109"/>
    <w:rsid w:val="007F25D8"/>
    <w:rsid w:val="007F37BE"/>
    <w:rsid w:val="007F4285"/>
    <w:rsid w:val="007F5E80"/>
    <w:rsid w:val="007F672A"/>
    <w:rsid w:val="007F7F97"/>
    <w:rsid w:val="00801381"/>
    <w:rsid w:val="00801AEA"/>
    <w:rsid w:val="00802AB0"/>
    <w:rsid w:val="008033B8"/>
    <w:rsid w:val="0080623C"/>
    <w:rsid w:val="0080704C"/>
    <w:rsid w:val="008100C2"/>
    <w:rsid w:val="00810A24"/>
    <w:rsid w:val="00810F5E"/>
    <w:rsid w:val="00810F77"/>
    <w:rsid w:val="008111C4"/>
    <w:rsid w:val="0081198C"/>
    <w:rsid w:val="008121F0"/>
    <w:rsid w:val="00812605"/>
    <w:rsid w:val="00812A15"/>
    <w:rsid w:val="00813FB4"/>
    <w:rsid w:val="00815D8D"/>
    <w:rsid w:val="00815FEF"/>
    <w:rsid w:val="00816EBF"/>
    <w:rsid w:val="008201E4"/>
    <w:rsid w:val="0082090A"/>
    <w:rsid w:val="00820AC6"/>
    <w:rsid w:val="00821CBA"/>
    <w:rsid w:val="00822196"/>
    <w:rsid w:val="00822584"/>
    <w:rsid w:val="0082358F"/>
    <w:rsid w:val="00823F7E"/>
    <w:rsid w:val="008251BB"/>
    <w:rsid w:val="0082583F"/>
    <w:rsid w:val="0083071B"/>
    <w:rsid w:val="00830D5C"/>
    <w:rsid w:val="00833412"/>
    <w:rsid w:val="00834412"/>
    <w:rsid w:val="00836D09"/>
    <w:rsid w:val="00837424"/>
    <w:rsid w:val="00841157"/>
    <w:rsid w:val="00841A47"/>
    <w:rsid w:val="00842EA5"/>
    <w:rsid w:val="008440CF"/>
    <w:rsid w:val="0084440B"/>
    <w:rsid w:val="00845E1E"/>
    <w:rsid w:val="008460B9"/>
    <w:rsid w:val="00846DEC"/>
    <w:rsid w:val="00847BA0"/>
    <w:rsid w:val="00850089"/>
    <w:rsid w:val="00851F4F"/>
    <w:rsid w:val="0085285C"/>
    <w:rsid w:val="008531D7"/>
    <w:rsid w:val="008531F1"/>
    <w:rsid w:val="00855EC6"/>
    <w:rsid w:val="008572CC"/>
    <w:rsid w:val="008604DA"/>
    <w:rsid w:val="00862382"/>
    <w:rsid w:val="00862BDC"/>
    <w:rsid w:val="008659A9"/>
    <w:rsid w:val="0086604D"/>
    <w:rsid w:val="0086635A"/>
    <w:rsid w:val="00867955"/>
    <w:rsid w:val="00867CBC"/>
    <w:rsid w:val="00871B7B"/>
    <w:rsid w:val="0087207C"/>
    <w:rsid w:val="00872179"/>
    <w:rsid w:val="008724DE"/>
    <w:rsid w:val="0087284C"/>
    <w:rsid w:val="00872AC2"/>
    <w:rsid w:val="00872D50"/>
    <w:rsid w:val="008730CE"/>
    <w:rsid w:val="00873572"/>
    <w:rsid w:val="00874E0B"/>
    <w:rsid w:val="00877712"/>
    <w:rsid w:val="00877B2C"/>
    <w:rsid w:val="00877FCE"/>
    <w:rsid w:val="00880786"/>
    <w:rsid w:val="00881718"/>
    <w:rsid w:val="00881EA7"/>
    <w:rsid w:val="008821F4"/>
    <w:rsid w:val="008828CE"/>
    <w:rsid w:val="00882CA0"/>
    <w:rsid w:val="008834F2"/>
    <w:rsid w:val="00883678"/>
    <w:rsid w:val="00886536"/>
    <w:rsid w:val="00890081"/>
    <w:rsid w:val="008919D0"/>
    <w:rsid w:val="00892CE9"/>
    <w:rsid w:val="00893C41"/>
    <w:rsid w:val="008949AA"/>
    <w:rsid w:val="00894FA7"/>
    <w:rsid w:val="0089637E"/>
    <w:rsid w:val="00896AD6"/>
    <w:rsid w:val="00897897"/>
    <w:rsid w:val="008A04FE"/>
    <w:rsid w:val="008A0B9C"/>
    <w:rsid w:val="008A0EA7"/>
    <w:rsid w:val="008A1A4E"/>
    <w:rsid w:val="008A1EDB"/>
    <w:rsid w:val="008A20AB"/>
    <w:rsid w:val="008A20C4"/>
    <w:rsid w:val="008A21B6"/>
    <w:rsid w:val="008A331B"/>
    <w:rsid w:val="008A415D"/>
    <w:rsid w:val="008A4733"/>
    <w:rsid w:val="008B1149"/>
    <w:rsid w:val="008B2D82"/>
    <w:rsid w:val="008B5DC7"/>
    <w:rsid w:val="008B6110"/>
    <w:rsid w:val="008B63B0"/>
    <w:rsid w:val="008B665D"/>
    <w:rsid w:val="008C06DB"/>
    <w:rsid w:val="008C0D1F"/>
    <w:rsid w:val="008C0DCF"/>
    <w:rsid w:val="008C16B5"/>
    <w:rsid w:val="008C1E75"/>
    <w:rsid w:val="008C3A59"/>
    <w:rsid w:val="008C51C3"/>
    <w:rsid w:val="008C5C51"/>
    <w:rsid w:val="008C68B8"/>
    <w:rsid w:val="008C758D"/>
    <w:rsid w:val="008C7C0A"/>
    <w:rsid w:val="008D0700"/>
    <w:rsid w:val="008D1B45"/>
    <w:rsid w:val="008D1D32"/>
    <w:rsid w:val="008D22FA"/>
    <w:rsid w:val="008D252F"/>
    <w:rsid w:val="008D25C9"/>
    <w:rsid w:val="008D2DA4"/>
    <w:rsid w:val="008D35B1"/>
    <w:rsid w:val="008D4DDA"/>
    <w:rsid w:val="008D4EAA"/>
    <w:rsid w:val="008D50C4"/>
    <w:rsid w:val="008D50FC"/>
    <w:rsid w:val="008D586D"/>
    <w:rsid w:val="008D5F4B"/>
    <w:rsid w:val="008D7D4C"/>
    <w:rsid w:val="008E01B6"/>
    <w:rsid w:val="008E060A"/>
    <w:rsid w:val="008E06C6"/>
    <w:rsid w:val="008E0AAE"/>
    <w:rsid w:val="008E0C85"/>
    <w:rsid w:val="008E1B5C"/>
    <w:rsid w:val="008E2837"/>
    <w:rsid w:val="008E34AB"/>
    <w:rsid w:val="008E3F1D"/>
    <w:rsid w:val="008E3F74"/>
    <w:rsid w:val="008E40C5"/>
    <w:rsid w:val="008E41A3"/>
    <w:rsid w:val="008E4A23"/>
    <w:rsid w:val="008E62C6"/>
    <w:rsid w:val="008E75C4"/>
    <w:rsid w:val="008F07EB"/>
    <w:rsid w:val="008F1817"/>
    <w:rsid w:val="008F1E8E"/>
    <w:rsid w:val="008F2538"/>
    <w:rsid w:val="008F285A"/>
    <w:rsid w:val="008F31F0"/>
    <w:rsid w:val="008F488A"/>
    <w:rsid w:val="008F5085"/>
    <w:rsid w:val="008F558E"/>
    <w:rsid w:val="008F5CFD"/>
    <w:rsid w:val="008F61CD"/>
    <w:rsid w:val="008F62E3"/>
    <w:rsid w:val="008F6CA5"/>
    <w:rsid w:val="008F6EA2"/>
    <w:rsid w:val="009000AA"/>
    <w:rsid w:val="00900A43"/>
    <w:rsid w:val="00901179"/>
    <w:rsid w:val="00901E47"/>
    <w:rsid w:val="00904C8A"/>
    <w:rsid w:val="00905435"/>
    <w:rsid w:val="0091150C"/>
    <w:rsid w:val="009121F1"/>
    <w:rsid w:val="009132A6"/>
    <w:rsid w:val="00914C65"/>
    <w:rsid w:val="009154F7"/>
    <w:rsid w:val="00915660"/>
    <w:rsid w:val="00915D59"/>
    <w:rsid w:val="00915DE5"/>
    <w:rsid w:val="00916036"/>
    <w:rsid w:val="00916352"/>
    <w:rsid w:val="0091677E"/>
    <w:rsid w:val="009217DC"/>
    <w:rsid w:val="00921A8A"/>
    <w:rsid w:val="00921B40"/>
    <w:rsid w:val="0092316B"/>
    <w:rsid w:val="00925454"/>
    <w:rsid w:val="0092598E"/>
    <w:rsid w:val="00925EC4"/>
    <w:rsid w:val="00926DB3"/>
    <w:rsid w:val="00927764"/>
    <w:rsid w:val="00927BD7"/>
    <w:rsid w:val="00930837"/>
    <w:rsid w:val="00931782"/>
    <w:rsid w:val="00933F61"/>
    <w:rsid w:val="00933FD9"/>
    <w:rsid w:val="009346EE"/>
    <w:rsid w:val="00934963"/>
    <w:rsid w:val="00935D0B"/>
    <w:rsid w:val="0093603F"/>
    <w:rsid w:val="00941453"/>
    <w:rsid w:val="00941A78"/>
    <w:rsid w:val="0094228F"/>
    <w:rsid w:val="00942394"/>
    <w:rsid w:val="00942686"/>
    <w:rsid w:val="00942FE8"/>
    <w:rsid w:val="00944989"/>
    <w:rsid w:val="00944E94"/>
    <w:rsid w:val="009455BE"/>
    <w:rsid w:val="00946044"/>
    <w:rsid w:val="00950616"/>
    <w:rsid w:val="00950EFE"/>
    <w:rsid w:val="0095196C"/>
    <w:rsid w:val="00951D16"/>
    <w:rsid w:val="00951E31"/>
    <w:rsid w:val="009532D5"/>
    <w:rsid w:val="00954226"/>
    <w:rsid w:val="0095498E"/>
    <w:rsid w:val="009552C0"/>
    <w:rsid w:val="00955B7B"/>
    <w:rsid w:val="00955DE4"/>
    <w:rsid w:val="009604F9"/>
    <w:rsid w:val="00961827"/>
    <w:rsid w:val="009618D8"/>
    <w:rsid w:val="009621BF"/>
    <w:rsid w:val="00963799"/>
    <w:rsid w:val="0096386B"/>
    <w:rsid w:val="00964343"/>
    <w:rsid w:val="00965D77"/>
    <w:rsid w:val="009660A5"/>
    <w:rsid w:val="009661F8"/>
    <w:rsid w:val="009665ED"/>
    <w:rsid w:val="009676FD"/>
    <w:rsid w:val="00970FBA"/>
    <w:rsid w:val="0097220E"/>
    <w:rsid w:val="009733C7"/>
    <w:rsid w:val="009739F2"/>
    <w:rsid w:val="0097432A"/>
    <w:rsid w:val="009747A0"/>
    <w:rsid w:val="009748ED"/>
    <w:rsid w:val="00974B74"/>
    <w:rsid w:val="00975742"/>
    <w:rsid w:val="00975D88"/>
    <w:rsid w:val="009764E8"/>
    <w:rsid w:val="009766BB"/>
    <w:rsid w:val="009776CF"/>
    <w:rsid w:val="00980CFB"/>
    <w:rsid w:val="0098354C"/>
    <w:rsid w:val="00983EFB"/>
    <w:rsid w:val="00983FED"/>
    <w:rsid w:val="0098780D"/>
    <w:rsid w:val="009931E5"/>
    <w:rsid w:val="009940BC"/>
    <w:rsid w:val="0099534C"/>
    <w:rsid w:val="00996D00"/>
    <w:rsid w:val="009A0238"/>
    <w:rsid w:val="009A0405"/>
    <w:rsid w:val="009A10B7"/>
    <w:rsid w:val="009A11ED"/>
    <w:rsid w:val="009A1614"/>
    <w:rsid w:val="009A3255"/>
    <w:rsid w:val="009A39D7"/>
    <w:rsid w:val="009A41B2"/>
    <w:rsid w:val="009A569E"/>
    <w:rsid w:val="009A68C5"/>
    <w:rsid w:val="009A7286"/>
    <w:rsid w:val="009B07A3"/>
    <w:rsid w:val="009B1406"/>
    <w:rsid w:val="009B27E0"/>
    <w:rsid w:val="009B377C"/>
    <w:rsid w:val="009B42D2"/>
    <w:rsid w:val="009B4C9B"/>
    <w:rsid w:val="009B4E14"/>
    <w:rsid w:val="009B574B"/>
    <w:rsid w:val="009B7AFA"/>
    <w:rsid w:val="009C05AD"/>
    <w:rsid w:val="009C1063"/>
    <w:rsid w:val="009C116A"/>
    <w:rsid w:val="009C135B"/>
    <w:rsid w:val="009C21D6"/>
    <w:rsid w:val="009C2411"/>
    <w:rsid w:val="009C46BD"/>
    <w:rsid w:val="009C62BB"/>
    <w:rsid w:val="009C6477"/>
    <w:rsid w:val="009C6562"/>
    <w:rsid w:val="009C68AB"/>
    <w:rsid w:val="009C73C5"/>
    <w:rsid w:val="009C76A1"/>
    <w:rsid w:val="009C7C9F"/>
    <w:rsid w:val="009C7E92"/>
    <w:rsid w:val="009D05F2"/>
    <w:rsid w:val="009D190D"/>
    <w:rsid w:val="009D1A59"/>
    <w:rsid w:val="009D1E5D"/>
    <w:rsid w:val="009D441A"/>
    <w:rsid w:val="009D4F4C"/>
    <w:rsid w:val="009D51BD"/>
    <w:rsid w:val="009D5CB0"/>
    <w:rsid w:val="009D6596"/>
    <w:rsid w:val="009D6E97"/>
    <w:rsid w:val="009D7721"/>
    <w:rsid w:val="009D7934"/>
    <w:rsid w:val="009E21A8"/>
    <w:rsid w:val="009E2D0A"/>
    <w:rsid w:val="009E331B"/>
    <w:rsid w:val="009E38A8"/>
    <w:rsid w:val="009E3B70"/>
    <w:rsid w:val="009E408A"/>
    <w:rsid w:val="009E5947"/>
    <w:rsid w:val="009E75B0"/>
    <w:rsid w:val="009F048F"/>
    <w:rsid w:val="009F0C0C"/>
    <w:rsid w:val="009F0C35"/>
    <w:rsid w:val="009F1065"/>
    <w:rsid w:val="009F1398"/>
    <w:rsid w:val="009F226B"/>
    <w:rsid w:val="009F39F5"/>
    <w:rsid w:val="009F44D6"/>
    <w:rsid w:val="009F59BD"/>
    <w:rsid w:val="009F7091"/>
    <w:rsid w:val="00A0337F"/>
    <w:rsid w:val="00A0367B"/>
    <w:rsid w:val="00A0381C"/>
    <w:rsid w:val="00A03D91"/>
    <w:rsid w:val="00A04238"/>
    <w:rsid w:val="00A05A49"/>
    <w:rsid w:val="00A05DE5"/>
    <w:rsid w:val="00A0613C"/>
    <w:rsid w:val="00A06642"/>
    <w:rsid w:val="00A06832"/>
    <w:rsid w:val="00A06E79"/>
    <w:rsid w:val="00A10609"/>
    <w:rsid w:val="00A1073D"/>
    <w:rsid w:val="00A11778"/>
    <w:rsid w:val="00A11F17"/>
    <w:rsid w:val="00A1282F"/>
    <w:rsid w:val="00A13392"/>
    <w:rsid w:val="00A13506"/>
    <w:rsid w:val="00A158E3"/>
    <w:rsid w:val="00A1590A"/>
    <w:rsid w:val="00A16EB0"/>
    <w:rsid w:val="00A17979"/>
    <w:rsid w:val="00A204F9"/>
    <w:rsid w:val="00A20ABB"/>
    <w:rsid w:val="00A217C1"/>
    <w:rsid w:val="00A21C3E"/>
    <w:rsid w:val="00A25592"/>
    <w:rsid w:val="00A26414"/>
    <w:rsid w:val="00A31787"/>
    <w:rsid w:val="00A32624"/>
    <w:rsid w:val="00A33519"/>
    <w:rsid w:val="00A3646F"/>
    <w:rsid w:val="00A37FF0"/>
    <w:rsid w:val="00A408DA"/>
    <w:rsid w:val="00A4090F"/>
    <w:rsid w:val="00A40FBC"/>
    <w:rsid w:val="00A42903"/>
    <w:rsid w:val="00A43412"/>
    <w:rsid w:val="00A43744"/>
    <w:rsid w:val="00A44483"/>
    <w:rsid w:val="00A44FCC"/>
    <w:rsid w:val="00A45DDC"/>
    <w:rsid w:val="00A470C0"/>
    <w:rsid w:val="00A50462"/>
    <w:rsid w:val="00A50603"/>
    <w:rsid w:val="00A50F25"/>
    <w:rsid w:val="00A51EBB"/>
    <w:rsid w:val="00A54890"/>
    <w:rsid w:val="00A5508D"/>
    <w:rsid w:val="00A556C3"/>
    <w:rsid w:val="00A55C33"/>
    <w:rsid w:val="00A562BD"/>
    <w:rsid w:val="00A623B1"/>
    <w:rsid w:val="00A643E2"/>
    <w:rsid w:val="00A66569"/>
    <w:rsid w:val="00A666C4"/>
    <w:rsid w:val="00A67E04"/>
    <w:rsid w:val="00A71EA1"/>
    <w:rsid w:val="00A7358B"/>
    <w:rsid w:val="00A73B74"/>
    <w:rsid w:val="00A74B39"/>
    <w:rsid w:val="00A75158"/>
    <w:rsid w:val="00A75C38"/>
    <w:rsid w:val="00A764A1"/>
    <w:rsid w:val="00A8069B"/>
    <w:rsid w:val="00A80711"/>
    <w:rsid w:val="00A81781"/>
    <w:rsid w:val="00A81EE1"/>
    <w:rsid w:val="00A82139"/>
    <w:rsid w:val="00A823FB"/>
    <w:rsid w:val="00A82F77"/>
    <w:rsid w:val="00A8301C"/>
    <w:rsid w:val="00A8446E"/>
    <w:rsid w:val="00A845F3"/>
    <w:rsid w:val="00A84A0E"/>
    <w:rsid w:val="00A85080"/>
    <w:rsid w:val="00A85B58"/>
    <w:rsid w:val="00A85C0B"/>
    <w:rsid w:val="00A8743F"/>
    <w:rsid w:val="00A876DB"/>
    <w:rsid w:val="00A87895"/>
    <w:rsid w:val="00A87CD6"/>
    <w:rsid w:val="00A91721"/>
    <w:rsid w:val="00A92775"/>
    <w:rsid w:val="00A93B64"/>
    <w:rsid w:val="00A95ADA"/>
    <w:rsid w:val="00A95BC3"/>
    <w:rsid w:val="00AA1741"/>
    <w:rsid w:val="00AA2F30"/>
    <w:rsid w:val="00AA38E2"/>
    <w:rsid w:val="00AA3ECB"/>
    <w:rsid w:val="00AA4CCE"/>
    <w:rsid w:val="00AA61C6"/>
    <w:rsid w:val="00AA6C28"/>
    <w:rsid w:val="00AA6F15"/>
    <w:rsid w:val="00AB01C8"/>
    <w:rsid w:val="00AB0A78"/>
    <w:rsid w:val="00AB0F98"/>
    <w:rsid w:val="00AB1233"/>
    <w:rsid w:val="00AB215F"/>
    <w:rsid w:val="00AB21E3"/>
    <w:rsid w:val="00AB26C1"/>
    <w:rsid w:val="00AB2B00"/>
    <w:rsid w:val="00AB3728"/>
    <w:rsid w:val="00AB4186"/>
    <w:rsid w:val="00AB461D"/>
    <w:rsid w:val="00AB54CA"/>
    <w:rsid w:val="00AB56D9"/>
    <w:rsid w:val="00AB7BBE"/>
    <w:rsid w:val="00AC1989"/>
    <w:rsid w:val="00AC2DA9"/>
    <w:rsid w:val="00AC415F"/>
    <w:rsid w:val="00AC4FEE"/>
    <w:rsid w:val="00AC51F4"/>
    <w:rsid w:val="00AC5838"/>
    <w:rsid w:val="00AC61BF"/>
    <w:rsid w:val="00AC61D9"/>
    <w:rsid w:val="00AC7447"/>
    <w:rsid w:val="00AC7B7C"/>
    <w:rsid w:val="00AC7F48"/>
    <w:rsid w:val="00AD0E74"/>
    <w:rsid w:val="00AD122B"/>
    <w:rsid w:val="00AD286F"/>
    <w:rsid w:val="00AD339D"/>
    <w:rsid w:val="00AD48BF"/>
    <w:rsid w:val="00AD53F1"/>
    <w:rsid w:val="00AD6B8D"/>
    <w:rsid w:val="00AE0C38"/>
    <w:rsid w:val="00AE1C7A"/>
    <w:rsid w:val="00AE26CA"/>
    <w:rsid w:val="00AE3C53"/>
    <w:rsid w:val="00AE4BFD"/>
    <w:rsid w:val="00AE4DDA"/>
    <w:rsid w:val="00AE676D"/>
    <w:rsid w:val="00AE70EE"/>
    <w:rsid w:val="00AE7894"/>
    <w:rsid w:val="00AF1946"/>
    <w:rsid w:val="00AF2E34"/>
    <w:rsid w:val="00AF2E91"/>
    <w:rsid w:val="00AF3E40"/>
    <w:rsid w:val="00AF3FAA"/>
    <w:rsid w:val="00AF65B4"/>
    <w:rsid w:val="00AF65EF"/>
    <w:rsid w:val="00AF67A0"/>
    <w:rsid w:val="00AF6DC2"/>
    <w:rsid w:val="00AF6EA4"/>
    <w:rsid w:val="00AF77B2"/>
    <w:rsid w:val="00AF784E"/>
    <w:rsid w:val="00AF7DC6"/>
    <w:rsid w:val="00B00044"/>
    <w:rsid w:val="00B01562"/>
    <w:rsid w:val="00B01737"/>
    <w:rsid w:val="00B0247E"/>
    <w:rsid w:val="00B0288A"/>
    <w:rsid w:val="00B028CE"/>
    <w:rsid w:val="00B039D0"/>
    <w:rsid w:val="00B03C6C"/>
    <w:rsid w:val="00B03E7B"/>
    <w:rsid w:val="00B062E8"/>
    <w:rsid w:val="00B070F4"/>
    <w:rsid w:val="00B0725D"/>
    <w:rsid w:val="00B0790A"/>
    <w:rsid w:val="00B10591"/>
    <w:rsid w:val="00B1065D"/>
    <w:rsid w:val="00B11154"/>
    <w:rsid w:val="00B1191A"/>
    <w:rsid w:val="00B12BCC"/>
    <w:rsid w:val="00B130A9"/>
    <w:rsid w:val="00B1345A"/>
    <w:rsid w:val="00B134B6"/>
    <w:rsid w:val="00B14B10"/>
    <w:rsid w:val="00B15B0D"/>
    <w:rsid w:val="00B15DC7"/>
    <w:rsid w:val="00B162CA"/>
    <w:rsid w:val="00B16557"/>
    <w:rsid w:val="00B16A40"/>
    <w:rsid w:val="00B17CAE"/>
    <w:rsid w:val="00B20057"/>
    <w:rsid w:val="00B20F85"/>
    <w:rsid w:val="00B21650"/>
    <w:rsid w:val="00B221C1"/>
    <w:rsid w:val="00B23768"/>
    <w:rsid w:val="00B23982"/>
    <w:rsid w:val="00B24D0B"/>
    <w:rsid w:val="00B24DCA"/>
    <w:rsid w:val="00B27242"/>
    <w:rsid w:val="00B274D2"/>
    <w:rsid w:val="00B305BF"/>
    <w:rsid w:val="00B30D9A"/>
    <w:rsid w:val="00B3411D"/>
    <w:rsid w:val="00B34525"/>
    <w:rsid w:val="00B3460F"/>
    <w:rsid w:val="00B36455"/>
    <w:rsid w:val="00B3652C"/>
    <w:rsid w:val="00B37087"/>
    <w:rsid w:val="00B371A5"/>
    <w:rsid w:val="00B40D1A"/>
    <w:rsid w:val="00B413FF"/>
    <w:rsid w:val="00B4234E"/>
    <w:rsid w:val="00B43636"/>
    <w:rsid w:val="00B43E70"/>
    <w:rsid w:val="00B44568"/>
    <w:rsid w:val="00B44B21"/>
    <w:rsid w:val="00B458E6"/>
    <w:rsid w:val="00B46163"/>
    <w:rsid w:val="00B46C87"/>
    <w:rsid w:val="00B47404"/>
    <w:rsid w:val="00B507C7"/>
    <w:rsid w:val="00B51242"/>
    <w:rsid w:val="00B52655"/>
    <w:rsid w:val="00B52ADB"/>
    <w:rsid w:val="00B53676"/>
    <w:rsid w:val="00B56B39"/>
    <w:rsid w:val="00B60D68"/>
    <w:rsid w:val="00B61DB2"/>
    <w:rsid w:val="00B624B9"/>
    <w:rsid w:val="00B62F23"/>
    <w:rsid w:val="00B6343D"/>
    <w:rsid w:val="00B64F70"/>
    <w:rsid w:val="00B66C01"/>
    <w:rsid w:val="00B7059F"/>
    <w:rsid w:val="00B71269"/>
    <w:rsid w:val="00B74622"/>
    <w:rsid w:val="00B756AA"/>
    <w:rsid w:val="00B75A55"/>
    <w:rsid w:val="00B76054"/>
    <w:rsid w:val="00B761CE"/>
    <w:rsid w:val="00B764FE"/>
    <w:rsid w:val="00B77D9A"/>
    <w:rsid w:val="00B809D2"/>
    <w:rsid w:val="00B80A91"/>
    <w:rsid w:val="00B83749"/>
    <w:rsid w:val="00B83C41"/>
    <w:rsid w:val="00B843E8"/>
    <w:rsid w:val="00B846E1"/>
    <w:rsid w:val="00B84ACF"/>
    <w:rsid w:val="00B853D7"/>
    <w:rsid w:val="00B8559E"/>
    <w:rsid w:val="00B8605F"/>
    <w:rsid w:val="00B86663"/>
    <w:rsid w:val="00B872B7"/>
    <w:rsid w:val="00B91038"/>
    <w:rsid w:val="00B91387"/>
    <w:rsid w:val="00B915F4"/>
    <w:rsid w:val="00B91D72"/>
    <w:rsid w:val="00B9246F"/>
    <w:rsid w:val="00B92815"/>
    <w:rsid w:val="00B93EAC"/>
    <w:rsid w:val="00B9417B"/>
    <w:rsid w:val="00B94C0D"/>
    <w:rsid w:val="00B9566C"/>
    <w:rsid w:val="00B97F24"/>
    <w:rsid w:val="00BA00D1"/>
    <w:rsid w:val="00BA042E"/>
    <w:rsid w:val="00BA0871"/>
    <w:rsid w:val="00BA2993"/>
    <w:rsid w:val="00BA483F"/>
    <w:rsid w:val="00BA4D4B"/>
    <w:rsid w:val="00BA55ED"/>
    <w:rsid w:val="00BA655C"/>
    <w:rsid w:val="00BA791A"/>
    <w:rsid w:val="00BB0A9E"/>
    <w:rsid w:val="00BB1401"/>
    <w:rsid w:val="00BB1808"/>
    <w:rsid w:val="00BB1CCA"/>
    <w:rsid w:val="00BB23DF"/>
    <w:rsid w:val="00BB29B2"/>
    <w:rsid w:val="00BB2D6C"/>
    <w:rsid w:val="00BB2F77"/>
    <w:rsid w:val="00BB656A"/>
    <w:rsid w:val="00BB7492"/>
    <w:rsid w:val="00BB76E9"/>
    <w:rsid w:val="00BB7B02"/>
    <w:rsid w:val="00BC0742"/>
    <w:rsid w:val="00BC0B67"/>
    <w:rsid w:val="00BC29B9"/>
    <w:rsid w:val="00BD0494"/>
    <w:rsid w:val="00BD0C36"/>
    <w:rsid w:val="00BD0F3B"/>
    <w:rsid w:val="00BD26BF"/>
    <w:rsid w:val="00BD3C71"/>
    <w:rsid w:val="00BD5C2D"/>
    <w:rsid w:val="00BD6ED1"/>
    <w:rsid w:val="00BD7398"/>
    <w:rsid w:val="00BD747E"/>
    <w:rsid w:val="00BD7752"/>
    <w:rsid w:val="00BE0310"/>
    <w:rsid w:val="00BE07CB"/>
    <w:rsid w:val="00BE1347"/>
    <w:rsid w:val="00BE1A53"/>
    <w:rsid w:val="00BE1DAA"/>
    <w:rsid w:val="00BE24AE"/>
    <w:rsid w:val="00BE2A3F"/>
    <w:rsid w:val="00BE2EEC"/>
    <w:rsid w:val="00BE3231"/>
    <w:rsid w:val="00BE4C00"/>
    <w:rsid w:val="00BE60A0"/>
    <w:rsid w:val="00BE663C"/>
    <w:rsid w:val="00BE67AC"/>
    <w:rsid w:val="00BF0383"/>
    <w:rsid w:val="00BF1A0C"/>
    <w:rsid w:val="00BF23D2"/>
    <w:rsid w:val="00BF2AAD"/>
    <w:rsid w:val="00BF2FA3"/>
    <w:rsid w:val="00BF44D0"/>
    <w:rsid w:val="00BF65AD"/>
    <w:rsid w:val="00BF74E7"/>
    <w:rsid w:val="00BF7E48"/>
    <w:rsid w:val="00C00522"/>
    <w:rsid w:val="00C01938"/>
    <w:rsid w:val="00C0193F"/>
    <w:rsid w:val="00C01E5F"/>
    <w:rsid w:val="00C023B4"/>
    <w:rsid w:val="00C03F8A"/>
    <w:rsid w:val="00C05AE3"/>
    <w:rsid w:val="00C06BFB"/>
    <w:rsid w:val="00C070B9"/>
    <w:rsid w:val="00C114F2"/>
    <w:rsid w:val="00C131D6"/>
    <w:rsid w:val="00C13694"/>
    <w:rsid w:val="00C139BD"/>
    <w:rsid w:val="00C1422E"/>
    <w:rsid w:val="00C1550B"/>
    <w:rsid w:val="00C16151"/>
    <w:rsid w:val="00C16B1A"/>
    <w:rsid w:val="00C16E3C"/>
    <w:rsid w:val="00C21679"/>
    <w:rsid w:val="00C24627"/>
    <w:rsid w:val="00C27486"/>
    <w:rsid w:val="00C3366E"/>
    <w:rsid w:val="00C33C1B"/>
    <w:rsid w:val="00C348CB"/>
    <w:rsid w:val="00C349E3"/>
    <w:rsid w:val="00C35B57"/>
    <w:rsid w:val="00C35C62"/>
    <w:rsid w:val="00C362FD"/>
    <w:rsid w:val="00C36747"/>
    <w:rsid w:val="00C37D64"/>
    <w:rsid w:val="00C40EF4"/>
    <w:rsid w:val="00C412EF"/>
    <w:rsid w:val="00C420AE"/>
    <w:rsid w:val="00C4310B"/>
    <w:rsid w:val="00C43B3B"/>
    <w:rsid w:val="00C460E7"/>
    <w:rsid w:val="00C501B6"/>
    <w:rsid w:val="00C5091B"/>
    <w:rsid w:val="00C52874"/>
    <w:rsid w:val="00C54376"/>
    <w:rsid w:val="00C54C93"/>
    <w:rsid w:val="00C55DBE"/>
    <w:rsid w:val="00C55DD0"/>
    <w:rsid w:val="00C562B7"/>
    <w:rsid w:val="00C563CC"/>
    <w:rsid w:val="00C573E9"/>
    <w:rsid w:val="00C60040"/>
    <w:rsid w:val="00C60AE0"/>
    <w:rsid w:val="00C60C9D"/>
    <w:rsid w:val="00C6118D"/>
    <w:rsid w:val="00C644B1"/>
    <w:rsid w:val="00C64C03"/>
    <w:rsid w:val="00C64CCA"/>
    <w:rsid w:val="00C64E68"/>
    <w:rsid w:val="00C657ED"/>
    <w:rsid w:val="00C66363"/>
    <w:rsid w:val="00C70883"/>
    <w:rsid w:val="00C70A5F"/>
    <w:rsid w:val="00C7102E"/>
    <w:rsid w:val="00C71384"/>
    <w:rsid w:val="00C72E78"/>
    <w:rsid w:val="00C72E9E"/>
    <w:rsid w:val="00C749B4"/>
    <w:rsid w:val="00C74C46"/>
    <w:rsid w:val="00C74CF6"/>
    <w:rsid w:val="00C75457"/>
    <w:rsid w:val="00C764A9"/>
    <w:rsid w:val="00C7666C"/>
    <w:rsid w:val="00C766D9"/>
    <w:rsid w:val="00C770C6"/>
    <w:rsid w:val="00C77E68"/>
    <w:rsid w:val="00C801F5"/>
    <w:rsid w:val="00C812AD"/>
    <w:rsid w:val="00C81FCE"/>
    <w:rsid w:val="00C84A11"/>
    <w:rsid w:val="00C85202"/>
    <w:rsid w:val="00C86CFA"/>
    <w:rsid w:val="00C86FD2"/>
    <w:rsid w:val="00C87BC6"/>
    <w:rsid w:val="00C900CC"/>
    <w:rsid w:val="00C90F1D"/>
    <w:rsid w:val="00C914CE"/>
    <w:rsid w:val="00C91DA9"/>
    <w:rsid w:val="00C91F5B"/>
    <w:rsid w:val="00C92654"/>
    <w:rsid w:val="00C929D6"/>
    <w:rsid w:val="00C93716"/>
    <w:rsid w:val="00C93B26"/>
    <w:rsid w:val="00C943AB"/>
    <w:rsid w:val="00C95B20"/>
    <w:rsid w:val="00C95BBE"/>
    <w:rsid w:val="00C97035"/>
    <w:rsid w:val="00CA0AE3"/>
    <w:rsid w:val="00CA1096"/>
    <w:rsid w:val="00CA1561"/>
    <w:rsid w:val="00CA57E1"/>
    <w:rsid w:val="00CA62A7"/>
    <w:rsid w:val="00CA6597"/>
    <w:rsid w:val="00CB082E"/>
    <w:rsid w:val="00CB0C74"/>
    <w:rsid w:val="00CB20F7"/>
    <w:rsid w:val="00CB3331"/>
    <w:rsid w:val="00CB3749"/>
    <w:rsid w:val="00CB4C6D"/>
    <w:rsid w:val="00CB62E5"/>
    <w:rsid w:val="00CB632D"/>
    <w:rsid w:val="00CB735A"/>
    <w:rsid w:val="00CC0A65"/>
    <w:rsid w:val="00CC12FD"/>
    <w:rsid w:val="00CC1422"/>
    <w:rsid w:val="00CC1599"/>
    <w:rsid w:val="00CC1A6A"/>
    <w:rsid w:val="00CC1FC7"/>
    <w:rsid w:val="00CC28A3"/>
    <w:rsid w:val="00CC339D"/>
    <w:rsid w:val="00CC3B38"/>
    <w:rsid w:val="00CC4A32"/>
    <w:rsid w:val="00CC615C"/>
    <w:rsid w:val="00CC72A3"/>
    <w:rsid w:val="00CC73B7"/>
    <w:rsid w:val="00CD1AD9"/>
    <w:rsid w:val="00CD29F6"/>
    <w:rsid w:val="00CD3F78"/>
    <w:rsid w:val="00CD4350"/>
    <w:rsid w:val="00CD4384"/>
    <w:rsid w:val="00CD534E"/>
    <w:rsid w:val="00CD5E49"/>
    <w:rsid w:val="00CD5E91"/>
    <w:rsid w:val="00CD65F3"/>
    <w:rsid w:val="00CE07A1"/>
    <w:rsid w:val="00CE174E"/>
    <w:rsid w:val="00CE2E39"/>
    <w:rsid w:val="00CE38C4"/>
    <w:rsid w:val="00CE392F"/>
    <w:rsid w:val="00CE4BE9"/>
    <w:rsid w:val="00CE7753"/>
    <w:rsid w:val="00CE7D75"/>
    <w:rsid w:val="00CF1A9E"/>
    <w:rsid w:val="00CF1B56"/>
    <w:rsid w:val="00CF5C2A"/>
    <w:rsid w:val="00CF5EFD"/>
    <w:rsid w:val="00CF63CA"/>
    <w:rsid w:val="00CF681F"/>
    <w:rsid w:val="00CF6866"/>
    <w:rsid w:val="00D01D25"/>
    <w:rsid w:val="00D03129"/>
    <w:rsid w:val="00D046E1"/>
    <w:rsid w:val="00D04CBF"/>
    <w:rsid w:val="00D05D5C"/>
    <w:rsid w:val="00D05F6F"/>
    <w:rsid w:val="00D06D89"/>
    <w:rsid w:val="00D07311"/>
    <w:rsid w:val="00D07E06"/>
    <w:rsid w:val="00D07F97"/>
    <w:rsid w:val="00D1057D"/>
    <w:rsid w:val="00D10E49"/>
    <w:rsid w:val="00D12946"/>
    <w:rsid w:val="00D12E54"/>
    <w:rsid w:val="00D12FEB"/>
    <w:rsid w:val="00D1336F"/>
    <w:rsid w:val="00D13B7A"/>
    <w:rsid w:val="00D13CF5"/>
    <w:rsid w:val="00D14FCC"/>
    <w:rsid w:val="00D152B1"/>
    <w:rsid w:val="00D1530A"/>
    <w:rsid w:val="00D16BC3"/>
    <w:rsid w:val="00D17955"/>
    <w:rsid w:val="00D17A53"/>
    <w:rsid w:val="00D204EB"/>
    <w:rsid w:val="00D20D9C"/>
    <w:rsid w:val="00D22B79"/>
    <w:rsid w:val="00D22C1C"/>
    <w:rsid w:val="00D24586"/>
    <w:rsid w:val="00D269F1"/>
    <w:rsid w:val="00D26A44"/>
    <w:rsid w:val="00D27A1C"/>
    <w:rsid w:val="00D27F3E"/>
    <w:rsid w:val="00D30AB0"/>
    <w:rsid w:val="00D3193D"/>
    <w:rsid w:val="00D3234B"/>
    <w:rsid w:val="00D324DA"/>
    <w:rsid w:val="00D33554"/>
    <w:rsid w:val="00D3400E"/>
    <w:rsid w:val="00D357BE"/>
    <w:rsid w:val="00D35D36"/>
    <w:rsid w:val="00D3663E"/>
    <w:rsid w:val="00D371B1"/>
    <w:rsid w:val="00D37673"/>
    <w:rsid w:val="00D41F32"/>
    <w:rsid w:val="00D43FAE"/>
    <w:rsid w:val="00D44783"/>
    <w:rsid w:val="00D44A80"/>
    <w:rsid w:val="00D45AE7"/>
    <w:rsid w:val="00D45CB3"/>
    <w:rsid w:val="00D469E3"/>
    <w:rsid w:val="00D46C55"/>
    <w:rsid w:val="00D5207E"/>
    <w:rsid w:val="00D52A20"/>
    <w:rsid w:val="00D52CB7"/>
    <w:rsid w:val="00D538F4"/>
    <w:rsid w:val="00D55731"/>
    <w:rsid w:val="00D561EB"/>
    <w:rsid w:val="00D56B3D"/>
    <w:rsid w:val="00D61625"/>
    <w:rsid w:val="00D643EA"/>
    <w:rsid w:val="00D64792"/>
    <w:rsid w:val="00D64B14"/>
    <w:rsid w:val="00D64C93"/>
    <w:rsid w:val="00D65D12"/>
    <w:rsid w:val="00D66402"/>
    <w:rsid w:val="00D674D6"/>
    <w:rsid w:val="00D67638"/>
    <w:rsid w:val="00D7108C"/>
    <w:rsid w:val="00D730F2"/>
    <w:rsid w:val="00D733D9"/>
    <w:rsid w:val="00D75370"/>
    <w:rsid w:val="00D7544F"/>
    <w:rsid w:val="00D76CD9"/>
    <w:rsid w:val="00D777EE"/>
    <w:rsid w:val="00D80539"/>
    <w:rsid w:val="00D812B6"/>
    <w:rsid w:val="00D81B54"/>
    <w:rsid w:val="00D81BD9"/>
    <w:rsid w:val="00D81D9C"/>
    <w:rsid w:val="00D81DB9"/>
    <w:rsid w:val="00D8347D"/>
    <w:rsid w:val="00D859CB"/>
    <w:rsid w:val="00D8696E"/>
    <w:rsid w:val="00D86A98"/>
    <w:rsid w:val="00D8770F"/>
    <w:rsid w:val="00D9110E"/>
    <w:rsid w:val="00D91211"/>
    <w:rsid w:val="00D922CE"/>
    <w:rsid w:val="00D929CA"/>
    <w:rsid w:val="00D93CAF"/>
    <w:rsid w:val="00D951BA"/>
    <w:rsid w:val="00DA00E0"/>
    <w:rsid w:val="00DA214F"/>
    <w:rsid w:val="00DA3178"/>
    <w:rsid w:val="00DA3928"/>
    <w:rsid w:val="00DA3972"/>
    <w:rsid w:val="00DA3A41"/>
    <w:rsid w:val="00DA3F15"/>
    <w:rsid w:val="00DA4B6F"/>
    <w:rsid w:val="00DA5621"/>
    <w:rsid w:val="00DA5D56"/>
    <w:rsid w:val="00DA62D7"/>
    <w:rsid w:val="00DA6F96"/>
    <w:rsid w:val="00DA791E"/>
    <w:rsid w:val="00DB05F8"/>
    <w:rsid w:val="00DB0621"/>
    <w:rsid w:val="00DB295D"/>
    <w:rsid w:val="00DB29E1"/>
    <w:rsid w:val="00DB2E26"/>
    <w:rsid w:val="00DB3DB8"/>
    <w:rsid w:val="00DB4C13"/>
    <w:rsid w:val="00DB4DB8"/>
    <w:rsid w:val="00DB61C2"/>
    <w:rsid w:val="00DC0116"/>
    <w:rsid w:val="00DC03F4"/>
    <w:rsid w:val="00DC1201"/>
    <w:rsid w:val="00DC1661"/>
    <w:rsid w:val="00DC1BEE"/>
    <w:rsid w:val="00DC2C24"/>
    <w:rsid w:val="00DC421E"/>
    <w:rsid w:val="00DC49FE"/>
    <w:rsid w:val="00DC5247"/>
    <w:rsid w:val="00DC5B56"/>
    <w:rsid w:val="00DC772A"/>
    <w:rsid w:val="00DD0618"/>
    <w:rsid w:val="00DD1408"/>
    <w:rsid w:val="00DD1FE5"/>
    <w:rsid w:val="00DD2819"/>
    <w:rsid w:val="00DD350D"/>
    <w:rsid w:val="00DD469A"/>
    <w:rsid w:val="00DD493D"/>
    <w:rsid w:val="00DD59EA"/>
    <w:rsid w:val="00DD62EF"/>
    <w:rsid w:val="00DE0573"/>
    <w:rsid w:val="00DE0D7D"/>
    <w:rsid w:val="00DE0EFC"/>
    <w:rsid w:val="00DE20C1"/>
    <w:rsid w:val="00DE3FBD"/>
    <w:rsid w:val="00DE495A"/>
    <w:rsid w:val="00DE5247"/>
    <w:rsid w:val="00DE54CE"/>
    <w:rsid w:val="00DE5598"/>
    <w:rsid w:val="00DE5A0A"/>
    <w:rsid w:val="00DE6809"/>
    <w:rsid w:val="00DE6D98"/>
    <w:rsid w:val="00DE7EA7"/>
    <w:rsid w:val="00DF0321"/>
    <w:rsid w:val="00DF4A9E"/>
    <w:rsid w:val="00DF4AFA"/>
    <w:rsid w:val="00DF5292"/>
    <w:rsid w:val="00DF5C13"/>
    <w:rsid w:val="00DF5D0B"/>
    <w:rsid w:val="00DF6632"/>
    <w:rsid w:val="00DF6DA1"/>
    <w:rsid w:val="00DF7E9F"/>
    <w:rsid w:val="00E004F6"/>
    <w:rsid w:val="00E0133E"/>
    <w:rsid w:val="00E022B5"/>
    <w:rsid w:val="00E02957"/>
    <w:rsid w:val="00E039DF"/>
    <w:rsid w:val="00E0446D"/>
    <w:rsid w:val="00E044F6"/>
    <w:rsid w:val="00E04568"/>
    <w:rsid w:val="00E049F4"/>
    <w:rsid w:val="00E05C9C"/>
    <w:rsid w:val="00E06870"/>
    <w:rsid w:val="00E10A95"/>
    <w:rsid w:val="00E12661"/>
    <w:rsid w:val="00E13964"/>
    <w:rsid w:val="00E13B54"/>
    <w:rsid w:val="00E14350"/>
    <w:rsid w:val="00E158FB"/>
    <w:rsid w:val="00E17A9A"/>
    <w:rsid w:val="00E211AE"/>
    <w:rsid w:val="00E21A88"/>
    <w:rsid w:val="00E21B12"/>
    <w:rsid w:val="00E23BC1"/>
    <w:rsid w:val="00E24CF1"/>
    <w:rsid w:val="00E26F24"/>
    <w:rsid w:val="00E2741A"/>
    <w:rsid w:val="00E314DD"/>
    <w:rsid w:val="00E3150E"/>
    <w:rsid w:val="00E31683"/>
    <w:rsid w:val="00E31E55"/>
    <w:rsid w:val="00E34DF6"/>
    <w:rsid w:val="00E35867"/>
    <w:rsid w:val="00E363D3"/>
    <w:rsid w:val="00E365D4"/>
    <w:rsid w:val="00E36846"/>
    <w:rsid w:val="00E41690"/>
    <w:rsid w:val="00E4218B"/>
    <w:rsid w:val="00E42B34"/>
    <w:rsid w:val="00E4329E"/>
    <w:rsid w:val="00E442E3"/>
    <w:rsid w:val="00E445D7"/>
    <w:rsid w:val="00E447BA"/>
    <w:rsid w:val="00E44930"/>
    <w:rsid w:val="00E45D64"/>
    <w:rsid w:val="00E468CE"/>
    <w:rsid w:val="00E50E2E"/>
    <w:rsid w:val="00E51B7B"/>
    <w:rsid w:val="00E522B8"/>
    <w:rsid w:val="00E52E29"/>
    <w:rsid w:val="00E53D2B"/>
    <w:rsid w:val="00E563A2"/>
    <w:rsid w:val="00E57967"/>
    <w:rsid w:val="00E603D1"/>
    <w:rsid w:val="00E65AED"/>
    <w:rsid w:val="00E66F21"/>
    <w:rsid w:val="00E67F77"/>
    <w:rsid w:val="00E706E4"/>
    <w:rsid w:val="00E708DC"/>
    <w:rsid w:val="00E70DEF"/>
    <w:rsid w:val="00E713F6"/>
    <w:rsid w:val="00E71EEC"/>
    <w:rsid w:val="00E7293A"/>
    <w:rsid w:val="00E7331A"/>
    <w:rsid w:val="00E74E7A"/>
    <w:rsid w:val="00E75BC4"/>
    <w:rsid w:val="00E7606A"/>
    <w:rsid w:val="00E807D6"/>
    <w:rsid w:val="00E80A64"/>
    <w:rsid w:val="00E813C4"/>
    <w:rsid w:val="00E82D03"/>
    <w:rsid w:val="00E84605"/>
    <w:rsid w:val="00E84A20"/>
    <w:rsid w:val="00E84FF5"/>
    <w:rsid w:val="00E8538D"/>
    <w:rsid w:val="00E85607"/>
    <w:rsid w:val="00E869BD"/>
    <w:rsid w:val="00E869FD"/>
    <w:rsid w:val="00E87325"/>
    <w:rsid w:val="00E87335"/>
    <w:rsid w:val="00E90DC9"/>
    <w:rsid w:val="00E90EA2"/>
    <w:rsid w:val="00E91B75"/>
    <w:rsid w:val="00E92B8D"/>
    <w:rsid w:val="00E94AD1"/>
    <w:rsid w:val="00E94D47"/>
    <w:rsid w:val="00E95078"/>
    <w:rsid w:val="00E9748B"/>
    <w:rsid w:val="00E97C94"/>
    <w:rsid w:val="00EA4201"/>
    <w:rsid w:val="00EA45BE"/>
    <w:rsid w:val="00EA63DE"/>
    <w:rsid w:val="00EA74AA"/>
    <w:rsid w:val="00EA7924"/>
    <w:rsid w:val="00EA7D92"/>
    <w:rsid w:val="00EB059A"/>
    <w:rsid w:val="00EB0B94"/>
    <w:rsid w:val="00EB16D8"/>
    <w:rsid w:val="00EB24F3"/>
    <w:rsid w:val="00EB4196"/>
    <w:rsid w:val="00EB4619"/>
    <w:rsid w:val="00EB5307"/>
    <w:rsid w:val="00EB69BF"/>
    <w:rsid w:val="00EB6C78"/>
    <w:rsid w:val="00EB7EA7"/>
    <w:rsid w:val="00EC1691"/>
    <w:rsid w:val="00EC341E"/>
    <w:rsid w:val="00EC3512"/>
    <w:rsid w:val="00EC3A2D"/>
    <w:rsid w:val="00EC3C64"/>
    <w:rsid w:val="00EC5315"/>
    <w:rsid w:val="00EC66DB"/>
    <w:rsid w:val="00EC6FC6"/>
    <w:rsid w:val="00EC7C79"/>
    <w:rsid w:val="00ED0B27"/>
    <w:rsid w:val="00ED214B"/>
    <w:rsid w:val="00ED4BC5"/>
    <w:rsid w:val="00ED5098"/>
    <w:rsid w:val="00ED5535"/>
    <w:rsid w:val="00ED5BF8"/>
    <w:rsid w:val="00ED5C4D"/>
    <w:rsid w:val="00ED782A"/>
    <w:rsid w:val="00ED7D6C"/>
    <w:rsid w:val="00ED7E85"/>
    <w:rsid w:val="00EE3B8C"/>
    <w:rsid w:val="00EE5BA4"/>
    <w:rsid w:val="00EE618E"/>
    <w:rsid w:val="00EE61B6"/>
    <w:rsid w:val="00EE69BD"/>
    <w:rsid w:val="00EE7003"/>
    <w:rsid w:val="00EE72D1"/>
    <w:rsid w:val="00EE7921"/>
    <w:rsid w:val="00EE79DA"/>
    <w:rsid w:val="00EF073E"/>
    <w:rsid w:val="00EF0F25"/>
    <w:rsid w:val="00EF1838"/>
    <w:rsid w:val="00EF232E"/>
    <w:rsid w:val="00EF40A5"/>
    <w:rsid w:val="00EF4DC1"/>
    <w:rsid w:val="00EF581C"/>
    <w:rsid w:val="00EF6312"/>
    <w:rsid w:val="00EF6623"/>
    <w:rsid w:val="00EF7775"/>
    <w:rsid w:val="00F00342"/>
    <w:rsid w:val="00F0166E"/>
    <w:rsid w:val="00F018C6"/>
    <w:rsid w:val="00F02749"/>
    <w:rsid w:val="00F0281C"/>
    <w:rsid w:val="00F02D5F"/>
    <w:rsid w:val="00F039E1"/>
    <w:rsid w:val="00F03F42"/>
    <w:rsid w:val="00F05418"/>
    <w:rsid w:val="00F05670"/>
    <w:rsid w:val="00F058D1"/>
    <w:rsid w:val="00F05BE4"/>
    <w:rsid w:val="00F07193"/>
    <w:rsid w:val="00F1135A"/>
    <w:rsid w:val="00F12111"/>
    <w:rsid w:val="00F1254D"/>
    <w:rsid w:val="00F14243"/>
    <w:rsid w:val="00F14AC5"/>
    <w:rsid w:val="00F2175B"/>
    <w:rsid w:val="00F21826"/>
    <w:rsid w:val="00F218B8"/>
    <w:rsid w:val="00F22275"/>
    <w:rsid w:val="00F229DA"/>
    <w:rsid w:val="00F23954"/>
    <w:rsid w:val="00F23FE8"/>
    <w:rsid w:val="00F24439"/>
    <w:rsid w:val="00F24C1C"/>
    <w:rsid w:val="00F262FF"/>
    <w:rsid w:val="00F27342"/>
    <w:rsid w:val="00F300A9"/>
    <w:rsid w:val="00F316CB"/>
    <w:rsid w:val="00F3196A"/>
    <w:rsid w:val="00F33413"/>
    <w:rsid w:val="00F33595"/>
    <w:rsid w:val="00F3622F"/>
    <w:rsid w:val="00F36522"/>
    <w:rsid w:val="00F36E33"/>
    <w:rsid w:val="00F412CB"/>
    <w:rsid w:val="00F42BFB"/>
    <w:rsid w:val="00F42C95"/>
    <w:rsid w:val="00F42CAB"/>
    <w:rsid w:val="00F43753"/>
    <w:rsid w:val="00F445CB"/>
    <w:rsid w:val="00F44FE0"/>
    <w:rsid w:val="00F454C1"/>
    <w:rsid w:val="00F46249"/>
    <w:rsid w:val="00F47716"/>
    <w:rsid w:val="00F5012D"/>
    <w:rsid w:val="00F50EF0"/>
    <w:rsid w:val="00F52503"/>
    <w:rsid w:val="00F54529"/>
    <w:rsid w:val="00F55604"/>
    <w:rsid w:val="00F55928"/>
    <w:rsid w:val="00F55E0C"/>
    <w:rsid w:val="00F575C0"/>
    <w:rsid w:val="00F57D8E"/>
    <w:rsid w:val="00F57DA8"/>
    <w:rsid w:val="00F60A01"/>
    <w:rsid w:val="00F60ABE"/>
    <w:rsid w:val="00F629E4"/>
    <w:rsid w:val="00F62E4B"/>
    <w:rsid w:val="00F634BA"/>
    <w:rsid w:val="00F63D4D"/>
    <w:rsid w:val="00F64512"/>
    <w:rsid w:val="00F647C7"/>
    <w:rsid w:val="00F6518D"/>
    <w:rsid w:val="00F658EE"/>
    <w:rsid w:val="00F66607"/>
    <w:rsid w:val="00F66982"/>
    <w:rsid w:val="00F70623"/>
    <w:rsid w:val="00F70E93"/>
    <w:rsid w:val="00F71658"/>
    <w:rsid w:val="00F71BE9"/>
    <w:rsid w:val="00F7276D"/>
    <w:rsid w:val="00F73A8B"/>
    <w:rsid w:val="00F74689"/>
    <w:rsid w:val="00F747AD"/>
    <w:rsid w:val="00F7599D"/>
    <w:rsid w:val="00F75E3A"/>
    <w:rsid w:val="00F76AF3"/>
    <w:rsid w:val="00F7780E"/>
    <w:rsid w:val="00F8000E"/>
    <w:rsid w:val="00F80172"/>
    <w:rsid w:val="00F80CA8"/>
    <w:rsid w:val="00F817ED"/>
    <w:rsid w:val="00F81ECF"/>
    <w:rsid w:val="00F82D72"/>
    <w:rsid w:val="00F83370"/>
    <w:rsid w:val="00F859E6"/>
    <w:rsid w:val="00F86F29"/>
    <w:rsid w:val="00F871C0"/>
    <w:rsid w:val="00F87C26"/>
    <w:rsid w:val="00F910CF"/>
    <w:rsid w:val="00F912E1"/>
    <w:rsid w:val="00F93647"/>
    <w:rsid w:val="00F93D82"/>
    <w:rsid w:val="00F94E89"/>
    <w:rsid w:val="00F95083"/>
    <w:rsid w:val="00F9629E"/>
    <w:rsid w:val="00F96380"/>
    <w:rsid w:val="00F96ED3"/>
    <w:rsid w:val="00F97A8B"/>
    <w:rsid w:val="00F97C5A"/>
    <w:rsid w:val="00FA09A1"/>
    <w:rsid w:val="00FA295C"/>
    <w:rsid w:val="00FA32A7"/>
    <w:rsid w:val="00FA404A"/>
    <w:rsid w:val="00FA5370"/>
    <w:rsid w:val="00FA5B27"/>
    <w:rsid w:val="00FA644D"/>
    <w:rsid w:val="00FA71DA"/>
    <w:rsid w:val="00FB0021"/>
    <w:rsid w:val="00FB0BA0"/>
    <w:rsid w:val="00FB1411"/>
    <w:rsid w:val="00FB1ACA"/>
    <w:rsid w:val="00FB2A99"/>
    <w:rsid w:val="00FB3AEF"/>
    <w:rsid w:val="00FB3CD6"/>
    <w:rsid w:val="00FB455B"/>
    <w:rsid w:val="00FB59FC"/>
    <w:rsid w:val="00FB5A44"/>
    <w:rsid w:val="00FB6E21"/>
    <w:rsid w:val="00FB7B33"/>
    <w:rsid w:val="00FB7C42"/>
    <w:rsid w:val="00FC1FE6"/>
    <w:rsid w:val="00FC20AF"/>
    <w:rsid w:val="00FC26FB"/>
    <w:rsid w:val="00FC2D7D"/>
    <w:rsid w:val="00FC6FFB"/>
    <w:rsid w:val="00FC7B5B"/>
    <w:rsid w:val="00FD0DE9"/>
    <w:rsid w:val="00FD2084"/>
    <w:rsid w:val="00FD3913"/>
    <w:rsid w:val="00FD4445"/>
    <w:rsid w:val="00FD5244"/>
    <w:rsid w:val="00FE23AE"/>
    <w:rsid w:val="00FE3730"/>
    <w:rsid w:val="00FE42EA"/>
    <w:rsid w:val="00FE47F1"/>
    <w:rsid w:val="00FE58A0"/>
    <w:rsid w:val="00FE5D10"/>
    <w:rsid w:val="00FE6282"/>
    <w:rsid w:val="00FE725F"/>
    <w:rsid w:val="00FE73EA"/>
    <w:rsid w:val="00FE7834"/>
    <w:rsid w:val="00FF0013"/>
    <w:rsid w:val="00FF0AD1"/>
    <w:rsid w:val="00FF17E1"/>
    <w:rsid w:val="00FF4009"/>
    <w:rsid w:val="00FF4FD4"/>
    <w:rsid w:val="00FF5DE0"/>
    <w:rsid w:val="00FF6466"/>
    <w:rsid w:val="00FF6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17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72E7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020table">
    <w:name w:val="normal_0020table"/>
    <w:basedOn w:val="Normal"/>
    <w:uiPriority w:val="99"/>
    <w:rsid w:val="0090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020tablechar">
    <w:name w:val="normal_0020table__char"/>
    <w:basedOn w:val="DefaultParagraphFont"/>
    <w:uiPriority w:val="99"/>
    <w:rsid w:val="00901E47"/>
  </w:style>
  <w:style w:type="paragraph" w:styleId="Title">
    <w:name w:val="Title"/>
    <w:basedOn w:val="Normal"/>
    <w:next w:val="Normal"/>
    <w:link w:val="TitleChar"/>
    <w:uiPriority w:val="99"/>
    <w:qFormat/>
    <w:rsid w:val="00573238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573238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rsid w:val="00D046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7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3</Pages>
  <Words>1277</Words>
  <Characters>7284</Characters>
  <Application>Microsoft Office Outlook</Application>
  <DocSecurity>0</DocSecurity>
  <Lines>0</Lines>
  <Paragraphs>0</Paragraphs>
  <ScaleCrop>false</ScaleCrop>
  <Company>DK MFRT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Нафикова</cp:lastModifiedBy>
  <cp:revision>4</cp:revision>
  <cp:lastPrinted>2013-10-07T10:50:00Z</cp:lastPrinted>
  <dcterms:created xsi:type="dcterms:W3CDTF">2013-10-07T05:52:00Z</dcterms:created>
  <dcterms:modified xsi:type="dcterms:W3CDTF">2013-10-16T07:10:00Z</dcterms:modified>
</cp:coreProperties>
</file>